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C64" w:rsidRDefault="004B7C64" w:rsidP="00DC61AD">
      <w:pPr>
        <w:spacing w:after="0"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C61AD">
        <w:rPr>
          <w:rFonts w:ascii="Times New Roman" w:hAnsi="Times New Roman"/>
          <w:b/>
          <w:sz w:val="24"/>
          <w:szCs w:val="24"/>
        </w:rPr>
        <w:t xml:space="preserve">Конспект </w:t>
      </w:r>
      <w:r>
        <w:rPr>
          <w:rFonts w:ascii="Times New Roman" w:hAnsi="Times New Roman"/>
          <w:b/>
          <w:sz w:val="24"/>
          <w:szCs w:val="24"/>
        </w:rPr>
        <w:t>совместного развлечения с родителями</w:t>
      </w:r>
      <w:r w:rsidRPr="00DC61AD">
        <w:rPr>
          <w:rFonts w:ascii="Times New Roman" w:hAnsi="Times New Roman"/>
          <w:b/>
          <w:sz w:val="24"/>
          <w:szCs w:val="24"/>
        </w:rPr>
        <w:t xml:space="preserve"> </w:t>
      </w:r>
    </w:p>
    <w:p w:rsidR="004B7C64" w:rsidRPr="00DC61AD" w:rsidRDefault="004B7C64" w:rsidP="00DC61AD">
      <w:pPr>
        <w:spacing w:after="0"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C61AD">
        <w:rPr>
          <w:rFonts w:ascii="Times New Roman" w:hAnsi="Times New Roman"/>
          <w:b/>
          <w:sz w:val="24"/>
          <w:szCs w:val="24"/>
        </w:rPr>
        <w:t>посвященн</w:t>
      </w:r>
      <w:r>
        <w:rPr>
          <w:rFonts w:ascii="Times New Roman" w:hAnsi="Times New Roman"/>
          <w:b/>
          <w:sz w:val="24"/>
          <w:szCs w:val="24"/>
        </w:rPr>
        <w:t>ый</w:t>
      </w:r>
      <w:r w:rsidRPr="00DC61AD">
        <w:rPr>
          <w:rFonts w:ascii="Times New Roman" w:hAnsi="Times New Roman"/>
          <w:b/>
          <w:sz w:val="24"/>
          <w:szCs w:val="24"/>
        </w:rPr>
        <w:t xml:space="preserve"> Всемирному дню здоровья и пропаганде здорового образа жизни.</w:t>
      </w:r>
    </w:p>
    <w:p w:rsidR="004B7C64" w:rsidRPr="00DC61AD" w:rsidRDefault="004B7C64" w:rsidP="00DC61A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91F">
        <w:rPr>
          <w:rFonts w:ascii="Times New Roman" w:hAnsi="Times New Roman"/>
          <w:b/>
          <w:sz w:val="24"/>
          <w:szCs w:val="24"/>
        </w:rPr>
        <w:t>Образовательная область:</w:t>
      </w:r>
      <w:r w:rsidRPr="00DC61AD">
        <w:rPr>
          <w:rFonts w:ascii="Times New Roman" w:hAnsi="Times New Roman"/>
          <w:sz w:val="24"/>
          <w:szCs w:val="24"/>
        </w:rPr>
        <w:t xml:space="preserve"> Физическое развитие.</w:t>
      </w:r>
    </w:p>
    <w:p w:rsidR="004B7C64" w:rsidRPr="00DC61AD" w:rsidRDefault="004B7C64" w:rsidP="00DC61A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91F">
        <w:rPr>
          <w:rFonts w:ascii="Times New Roman" w:hAnsi="Times New Roman"/>
          <w:b/>
          <w:sz w:val="24"/>
          <w:szCs w:val="24"/>
        </w:rPr>
        <w:t>Тема мероприятия:</w:t>
      </w:r>
      <w:r w:rsidRPr="00DC61AD">
        <w:rPr>
          <w:rFonts w:ascii="Times New Roman" w:hAnsi="Times New Roman"/>
          <w:sz w:val="24"/>
          <w:szCs w:val="24"/>
        </w:rPr>
        <w:t xml:space="preserve"> Школа «Здоровья»</w:t>
      </w:r>
    </w:p>
    <w:p w:rsidR="004B7C64" w:rsidRPr="00DC61AD" w:rsidRDefault="004B7C64" w:rsidP="00DC61A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91F">
        <w:rPr>
          <w:rFonts w:ascii="Times New Roman" w:hAnsi="Times New Roman"/>
          <w:b/>
          <w:sz w:val="24"/>
          <w:szCs w:val="24"/>
        </w:rPr>
        <w:t>Форма мероприятия:</w:t>
      </w:r>
      <w:r w:rsidRPr="00DC61AD">
        <w:rPr>
          <w:rFonts w:ascii="Times New Roman" w:hAnsi="Times New Roman"/>
          <w:sz w:val="24"/>
          <w:szCs w:val="24"/>
        </w:rPr>
        <w:t xml:space="preserve"> совместное развлечение с родителями воспитанников</w:t>
      </w:r>
    </w:p>
    <w:p w:rsidR="004B7C64" w:rsidRPr="00DC61AD" w:rsidRDefault="004B7C64" w:rsidP="00DC61A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91F">
        <w:rPr>
          <w:rFonts w:ascii="Times New Roman" w:hAnsi="Times New Roman"/>
          <w:b/>
          <w:sz w:val="24"/>
          <w:szCs w:val="24"/>
        </w:rPr>
        <w:t>Цель</w:t>
      </w:r>
      <w:r>
        <w:rPr>
          <w:rFonts w:ascii="Times New Roman" w:hAnsi="Times New Roman"/>
          <w:b/>
          <w:sz w:val="24"/>
          <w:szCs w:val="24"/>
        </w:rPr>
        <w:t xml:space="preserve"> мероприятия</w:t>
      </w:r>
      <w:r w:rsidRPr="000F491F">
        <w:rPr>
          <w:rFonts w:ascii="Times New Roman" w:hAnsi="Times New Roman"/>
          <w:b/>
          <w:sz w:val="24"/>
          <w:szCs w:val="24"/>
        </w:rPr>
        <w:t>:</w:t>
      </w:r>
      <w:r w:rsidRPr="00DC61AD">
        <w:rPr>
          <w:rFonts w:ascii="Times New Roman" w:hAnsi="Times New Roman"/>
          <w:sz w:val="24"/>
          <w:szCs w:val="24"/>
        </w:rPr>
        <w:t xml:space="preserve"> Формировать сознательное отношение воспитанников и их родителей к своему здоровью, воспитывать желание заботиться о своем здоровье, приобщать к занятиям физической культурой.</w:t>
      </w:r>
    </w:p>
    <w:p w:rsidR="004B7C64" w:rsidRPr="000F491F" w:rsidRDefault="004B7C64" w:rsidP="00DC61AD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F491F"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b/>
          <w:sz w:val="24"/>
          <w:szCs w:val="24"/>
        </w:rPr>
        <w:t xml:space="preserve"> мероприятия</w:t>
      </w:r>
      <w:r w:rsidRPr="000F491F">
        <w:rPr>
          <w:rFonts w:ascii="Times New Roman" w:hAnsi="Times New Roman"/>
          <w:b/>
          <w:sz w:val="24"/>
          <w:szCs w:val="24"/>
        </w:rPr>
        <w:t xml:space="preserve">: </w:t>
      </w:r>
    </w:p>
    <w:p w:rsidR="004B7C64" w:rsidRPr="00DC61AD" w:rsidRDefault="004B7C64" w:rsidP="00DC61A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61AD">
        <w:rPr>
          <w:rFonts w:ascii="Times New Roman" w:hAnsi="Times New Roman"/>
          <w:sz w:val="24"/>
          <w:szCs w:val="24"/>
          <w:lang w:eastAsia="ru-RU"/>
        </w:rPr>
        <w:t>Образовательные задачи:</w:t>
      </w:r>
    </w:p>
    <w:p w:rsidR="004B7C64" w:rsidRPr="00DC61AD" w:rsidRDefault="004B7C64" w:rsidP="000F491F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</w:t>
      </w:r>
      <w:r w:rsidRPr="000F491F">
        <w:rPr>
          <w:rFonts w:ascii="Times New Roman" w:hAnsi="Times New Roman"/>
          <w:color w:val="FFFFFF"/>
          <w:sz w:val="24"/>
          <w:szCs w:val="24"/>
          <w:lang w:eastAsia="ru-RU"/>
        </w:rPr>
        <w:t>.</w:t>
      </w:r>
      <w:r w:rsidRPr="00DC61AD">
        <w:rPr>
          <w:rFonts w:ascii="Times New Roman" w:hAnsi="Times New Roman"/>
          <w:sz w:val="24"/>
          <w:szCs w:val="24"/>
          <w:lang w:eastAsia="ru-RU"/>
        </w:rPr>
        <w:t>закрепление знаний об основах здорового образа жизни и профилактических мероприятиях для сохранения здоровья, расширение кругозора;</w:t>
      </w:r>
    </w:p>
    <w:p w:rsidR="004B7C64" w:rsidRPr="00DC61AD" w:rsidRDefault="004B7C64" w:rsidP="000F491F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 </w:t>
      </w:r>
      <w:r w:rsidRPr="00DC61AD">
        <w:rPr>
          <w:rFonts w:ascii="Times New Roman" w:hAnsi="Times New Roman"/>
          <w:sz w:val="24"/>
          <w:szCs w:val="24"/>
          <w:lang w:eastAsia="ru-RU"/>
        </w:rPr>
        <w:t>закрепление и совершенствование у воспитанников элементарные знания и представления о разных видах движений и способах их выполнения;</w:t>
      </w:r>
    </w:p>
    <w:p w:rsidR="004B7C64" w:rsidRPr="00DC61AD" w:rsidRDefault="004B7C64" w:rsidP="000F491F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</w:t>
      </w:r>
      <w:r w:rsidRPr="000F491F">
        <w:rPr>
          <w:rFonts w:ascii="Times New Roman" w:hAnsi="Times New Roman"/>
          <w:color w:val="FFFFFF"/>
          <w:sz w:val="24"/>
          <w:szCs w:val="24"/>
          <w:lang w:eastAsia="ru-RU"/>
        </w:rPr>
        <w:t>.</w:t>
      </w:r>
      <w:r w:rsidRPr="00DC61AD">
        <w:rPr>
          <w:rFonts w:ascii="Times New Roman" w:hAnsi="Times New Roman"/>
          <w:sz w:val="24"/>
          <w:szCs w:val="24"/>
          <w:lang w:eastAsia="ru-RU"/>
        </w:rPr>
        <w:t>закрепление двигательных умений и навыков в соответ</w:t>
      </w:r>
      <w:r>
        <w:rPr>
          <w:rFonts w:ascii="Times New Roman" w:hAnsi="Times New Roman"/>
          <w:sz w:val="24"/>
          <w:szCs w:val="24"/>
          <w:lang w:eastAsia="ru-RU"/>
        </w:rPr>
        <w:t>ствии с программным содержанием.</w:t>
      </w:r>
    </w:p>
    <w:p w:rsidR="004B7C64" w:rsidRPr="00DC61AD" w:rsidRDefault="004B7C64" w:rsidP="00DC61A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61AD">
        <w:rPr>
          <w:rFonts w:ascii="Times New Roman" w:hAnsi="Times New Roman"/>
          <w:bCs/>
          <w:iCs/>
          <w:sz w:val="24"/>
          <w:szCs w:val="24"/>
          <w:lang w:eastAsia="ru-RU"/>
        </w:rPr>
        <w:t>Развивающие задачи:</w:t>
      </w:r>
    </w:p>
    <w:p w:rsidR="004B7C64" w:rsidRPr="00DC61AD" w:rsidRDefault="004B7C64" w:rsidP="000F491F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 р</w:t>
      </w:r>
      <w:r w:rsidRPr="00DC61AD">
        <w:rPr>
          <w:rFonts w:ascii="Times New Roman" w:hAnsi="Times New Roman"/>
          <w:sz w:val="24"/>
          <w:szCs w:val="24"/>
          <w:lang w:eastAsia="ru-RU"/>
        </w:rPr>
        <w:t>азвитие коммуникативных навыков, мышления, внимани</w:t>
      </w:r>
      <w:r>
        <w:rPr>
          <w:rFonts w:ascii="Times New Roman" w:hAnsi="Times New Roman"/>
          <w:sz w:val="24"/>
          <w:szCs w:val="24"/>
          <w:lang w:eastAsia="ru-RU"/>
        </w:rPr>
        <w:t>я</w:t>
      </w:r>
      <w:r w:rsidRPr="00DC61AD">
        <w:rPr>
          <w:rFonts w:ascii="Times New Roman" w:hAnsi="Times New Roman"/>
          <w:sz w:val="24"/>
          <w:szCs w:val="24"/>
          <w:lang w:eastAsia="ru-RU"/>
        </w:rPr>
        <w:t>;</w:t>
      </w:r>
    </w:p>
    <w:p w:rsidR="004B7C64" w:rsidRPr="00DC61AD" w:rsidRDefault="004B7C64" w:rsidP="000F491F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 ф</w:t>
      </w:r>
      <w:r w:rsidRPr="00DC61AD">
        <w:rPr>
          <w:rFonts w:ascii="Times New Roman" w:hAnsi="Times New Roman"/>
          <w:sz w:val="24"/>
          <w:szCs w:val="24"/>
          <w:lang w:eastAsia="ru-RU"/>
        </w:rPr>
        <w:t>ормирование навыков</w:t>
      </w:r>
      <w:r>
        <w:rPr>
          <w:rFonts w:ascii="Times New Roman" w:hAnsi="Times New Roman"/>
          <w:sz w:val="24"/>
          <w:szCs w:val="24"/>
          <w:lang w:eastAsia="ru-RU"/>
        </w:rPr>
        <w:t xml:space="preserve"> совместной работы в коллективе.</w:t>
      </w:r>
    </w:p>
    <w:p w:rsidR="004B7C64" w:rsidRDefault="004B7C64" w:rsidP="000F491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61AD">
        <w:rPr>
          <w:rFonts w:ascii="Times New Roman" w:hAnsi="Times New Roman"/>
          <w:sz w:val="24"/>
          <w:szCs w:val="24"/>
          <w:lang w:eastAsia="ru-RU"/>
        </w:rPr>
        <w:t>Воспитательные задачи:</w:t>
      </w:r>
    </w:p>
    <w:p w:rsidR="004B7C64" w:rsidRPr="00DC61AD" w:rsidRDefault="004B7C64" w:rsidP="000F491F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DC61AD">
        <w:rPr>
          <w:rFonts w:ascii="Times New Roman" w:hAnsi="Times New Roman"/>
          <w:sz w:val="24"/>
          <w:szCs w:val="24"/>
          <w:lang w:eastAsia="ru-RU"/>
        </w:rPr>
        <w:t xml:space="preserve">воспитание потребности в здоровом образе жизни; </w:t>
      </w:r>
    </w:p>
    <w:p w:rsidR="004B7C64" w:rsidRPr="00DC61AD" w:rsidRDefault="004B7C64" w:rsidP="000F491F">
      <w:pPr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</w:t>
      </w:r>
      <w:r w:rsidRPr="000F491F">
        <w:rPr>
          <w:rFonts w:ascii="Times New Roman" w:hAnsi="Times New Roman"/>
          <w:color w:val="FFFFFF"/>
          <w:sz w:val="24"/>
          <w:szCs w:val="24"/>
          <w:lang w:eastAsia="ru-RU"/>
        </w:rPr>
        <w:t>.</w:t>
      </w:r>
      <w:r w:rsidRPr="00DC61AD">
        <w:rPr>
          <w:rFonts w:ascii="Times New Roman" w:hAnsi="Times New Roman"/>
          <w:sz w:val="24"/>
          <w:szCs w:val="24"/>
          <w:lang w:eastAsia="ru-RU"/>
        </w:rPr>
        <w:t xml:space="preserve">воспитание  физических качеств,  необходимых для полноценного  развития личности; </w:t>
      </w:r>
    </w:p>
    <w:p w:rsidR="004B7C64" w:rsidRPr="00DC61AD" w:rsidRDefault="004B7C64" w:rsidP="000F491F">
      <w:pPr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</w:t>
      </w:r>
      <w:r w:rsidRPr="000F491F">
        <w:rPr>
          <w:rFonts w:ascii="Times New Roman" w:hAnsi="Times New Roman"/>
          <w:color w:val="FFFFFF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в</w:t>
      </w:r>
      <w:r w:rsidRPr="00DC61AD">
        <w:rPr>
          <w:rFonts w:ascii="Times New Roman" w:hAnsi="Times New Roman"/>
          <w:sz w:val="24"/>
          <w:szCs w:val="24"/>
          <w:lang w:eastAsia="ru-RU"/>
        </w:rPr>
        <w:t>оспитание уважительного отношения к своим товарищам.</w:t>
      </w:r>
    </w:p>
    <w:p w:rsidR="004B7C64" w:rsidRPr="00DC61AD" w:rsidRDefault="004B7C64" w:rsidP="00DC61A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61AD">
        <w:rPr>
          <w:rFonts w:ascii="Times New Roman" w:hAnsi="Times New Roman"/>
          <w:sz w:val="24"/>
          <w:szCs w:val="24"/>
          <w:lang w:eastAsia="ru-RU"/>
        </w:rPr>
        <w:t>Оздоровительные задачи:</w:t>
      </w:r>
    </w:p>
    <w:p w:rsidR="004B7C64" w:rsidRDefault="004B7C64" w:rsidP="000F491F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</w:t>
      </w:r>
      <w:r w:rsidRPr="000F491F">
        <w:rPr>
          <w:rFonts w:ascii="Times New Roman" w:hAnsi="Times New Roman"/>
          <w:color w:val="FFFFFF"/>
          <w:sz w:val="24"/>
          <w:szCs w:val="24"/>
          <w:lang w:eastAsia="ru-RU"/>
        </w:rPr>
        <w:t>.</w:t>
      </w:r>
      <w:r w:rsidRPr="00DC61AD">
        <w:rPr>
          <w:rFonts w:ascii="Times New Roman" w:hAnsi="Times New Roman"/>
          <w:sz w:val="24"/>
          <w:szCs w:val="24"/>
          <w:lang w:eastAsia="ru-RU"/>
        </w:rPr>
        <w:t>развитие быстроты, ловкости, координации движений;</w:t>
      </w:r>
    </w:p>
    <w:p w:rsidR="004B7C64" w:rsidRPr="00DC61AD" w:rsidRDefault="004B7C64" w:rsidP="000F491F">
      <w:pPr>
        <w:spacing w:after="0" w:line="360" w:lineRule="auto"/>
        <w:jc w:val="both"/>
        <w:rPr>
          <w:rStyle w:val="apple-converted-space"/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</w:t>
      </w:r>
      <w:r w:rsidRPr="000F491F">
        <w:rPr>
          <w:rFonts w:ascii="Times New Roman" w:hAnsi="Times New Roman"/>
          <w:color w:val="FFFFFF"/>
          <w:sz w:val="24"/>
          <w:szCs w:val="24"/>
          <w:lang w:eastAsia="ru-RU"/>
        </w:rPr>
        <w:t>.</w:t>
      </w:r>
      <w:r w:rsidRPr="00DC61AD">
        <w:rPr>
          <w:rFonts w:ascii="Times New Roman" w:hAnsi="Times New Roman"/>
          <w:sz w:val="24"/>
          <w:szCs w:val="24"/>
          <w:lang w:eastAsia="ru-RU"/>
        </w:rPr>
        <w:t>создание условий для удовлетворения естественной потребности детей в движении;</w:t>
      </w:r>
      <w:r w:rsidRPr="00DC61A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DC61AD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</w:p>
    <w:p w:rsidR="004B7C64" w:rsidRPr="00DC61AD" w:rsidRDefault="004B7C64" w:rsidP="000F491F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3.</w:t>
      </w:r>
      <w:r w:rsidRPr="000F491F">
        <w:rPr>
          <w:rFonts w:ascii="Times New Roman" w:hAnsi="Times New Roman"/>
          <w:color w:val="FFFFFF"/>
          <w:sz w:val="24"/>
          <w:szCs w:val="24"/>
          <w:shd w:val="clear" w:color="auto" w:fill="FFFFFF"/>
        </w:rPr>
        <w:t>.</w:t>
      </w:r>
      <w:r w:rsidRPr="00DC61AD">
        <w:rPr>
          <w:rFonts w:ascii="Times New Roman" w:hAnsi="Times New Roman"/>
          <w:sz w:val="24"/>
          <w:szCs w:val="24"/>
          <w:shd w:val="clear" w:color="auto" w:fill="FFFFFF"/>
        </w:rPr>
        <w:t>способствование психологическому сближению детей и родителей, развитию положительных эмоций.</w:t>
      </w:r>
    </w:p>
    <w:p w:rsidR="004B7C64" w:rsidRPr="00DC61AD" w:rsidRDefault="004B7C64" w:rsidP="00DC61AD">
      <w:pPr>
        <w:pStyle w:val="c8c11"/>
        <w:spacing w:before="0" w:beforeAutospacing="0" w:after="0" w:afterAutospacing="0" w:line="360" w:lineRule="auto"/>
        <w:ind w:firstLine="709"/>
        <w:jc w:val="both"/>
      </w:pPr>
      <w:r w:rsidRPr="000F491F">
        <w:rPr>
          <w:b/>
        </w:rPr>
        <w:t>Содержание мероприятия:</w:t>
      </w:r>
      <w:r w:rsidRPr="00DC61AD">
        <w:t xml:space="preserve"> Совместное развлечение организовано в соответствии с программными требованиями, как итоговое мероприятие календарно-тематического планирования по завершению недели посвященной Всемирному дню здоровья и пропаганды здорового образа жизни. Организатор и ведущий – инструктор по физической культуре, соведущий – воспитатель.</w:t>
      </w:r>
    </w:p>
    <w:p w:rsidR="004B7C64" w:rsidRPr="00DC61AD" w:rsidRDefault="004B7C64" w:rsidP="00DC61A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61AD">
        <w:rPr>
          <w:rFonts w:ascii="Times New Roman" w:hAnsi="Times New Roman"/>
          <w:sz w:val="24"/>
          <w:szCs w:val="24"/>
          <w:lang w:eastAsia="ru-RU"/>
        </w:rPr>
        <w:t xml:space="preserve">Мероприятие разработано в соответствии с возрастными особенностями старшего дошкольного возраста. Продолжительность мероприятия 40 минут. </w:t>
      </w:r>
    </w:p>
    <w:p w:rsidR="004B7C64" w:rsidRPr="00DC61AD" w:rsidRDefault="004B7C64" w:rsidP="00DC61A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61AD">
        <w:rPr>
          <w:rFonts w:ascii="Times New Roman" w:hAnsi="Times New Roman"/>
          <w:sz w:val="24"/>
          <w:szCs w:val="24"/>
          <w:lang w:eastAsia="ru-RU"/>
        </w:rPr>
        <w:t xml:space="preserve">Совместное развлечение проводится в спортивном зале детского сада. Зал предварительно оформлен. Часть зала отведена под «Школу Здоровья», где организована зона для решения поставленных проблем и  выполнения творческих заданий. В зоне размещены три стола для родителей воспитанников, мультимедийное оборудование и стулья. Остальная часть зала украшена воздушными шарами и предназначена для проведения подвижных совместных игр и упражнений. </w:t>
      </w:r>
    </w:p>
    <w:p w:rsidR="004B7C64" w:rsidRPr="00DC61AD" w:rsidRDefault="004B7C64" w:rsidP="00DC61A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61AD">
        <w:rPr>
          <w:rFonts w:ascii="Times New Roman" w:hAnsi="Times New Roman"/>
          <w:sz w:val="24"/>
          <w:szCs w:val="24"/>
        </w:rPr>
        <w:t>Совместное развлечение с родителями воспитанников</w:t>
      </w:r>
      <w:r w:rsidRPr="00DC61AD">
        <w:rPr>
          <w:rFonts w:ascii="Times New Roman" w:hAnsi="Times New Roman"/>
          <w:sz w:val="24"/>
          <w:szCs w:val="24"/>
          <w:shd w:val="clear" w:color="auto" w:fill="FFFFFF"/>
        </w:rPr>
        <w:t xml:space="preserve"> является эффективной формой работы детского сада с семьей, которая позволяет привлечь родителей к проблеме здорового образа жизни</w:t>
      </w:r>
      <w:r w:rsidRPr="00DC61AD">
        <w:rPr>
          <w:rFonts w:ascii="Times New Roman" w:hAnsi="Times New Roman"/>
          <w:sz w:val="24"/>
          <w:szCs w:val="24"/>
        </w:rPr>
        <w:t xml:space="preserve"> </w:t>
      </w:r>
      <w:r w:rsidRPr="00DC61AD">
        <w:rPr>
          <w:rFonts w:ascii="Times New Roman" w:hAnsi="Times New Roman"/>
          <w:sz w:val="24"/>
          <w:szCs w:val="24"/>
          <w:shd w:val="clear" w:color="auto" w:fill="FFFFFF"/>
        </w:rPr>
        <w:t>и приобщить их к совместным занятиям физической культурой.</w:t>
      </w:r>
    </w:p>
    <w:p w:rsidR="004B7C64" w:rsidRPr="00DC61AD" w:rsidRDefault="004B7C64" w:rsidP="00DC61A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61AD">
        <w:rPr>
          <w:rFonts w:ascii="Times New Roman" w:hAnsi="Times New Roman"/>
          <w:b/>
          <w:sz w:val="24"/>
          <w:szCs w:val="24"/>
        </w:rPr>
        <w:t>Предварительная работа:</w:t>
      </w:r>
      <w:r w:rsidRPr="00DC61AD">
        <w:rPr>
          <w:rFonts w:ascii="Times New Roman" w:hAnsi="Times New Roman"/>
          <w:sz w:val="24"/>
          <w:szCs w:val="24"/>
        </w:rPr>
        <w:t xml:space="preserve"> беседы о здоровом питании, о личной гигиене, о влиянии физической культуры на состояние здоровья, чтение художественной литературы, разучивание стихов о здоровье, дидактические игры («Твое тело», «Полезные продукты»), подвижные игры на прогулках, обновление информации на стендах для родителей. </w:t>
      </w:r>
    </w:p>
    <w:p w:rsidR="004B7C64" w:rsidRPr="00DC61AD" w:rsidRDefault="004B7C64" w:rsidP="00DC61A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61AD">
        <w:rPr>
          <w:rFonts w:ascii="Times New Roman" w:hAnsi="Times New Roman"/>
          <w:b/>
          <w:sz w:val="24"/>
          <w:szCs w:val="24"/>
        </w:rPr>
        <w:t>Педагогические средства и оборудование:</w:t>
      </w:r>
      <w:r w:rsidRPr="00DC61AD">
        <w:rPr>
          <w:rFonts w:ascii="Times New Roman" w:hAnsi="Times New Roman"/>
          <w:sz w:val="24"/>
          <w:szCs w:val="24"/>
        </w:rPr>
        <w:t xml:space="preserve"> технология дыхательной гимнастики А.Н.Стрельниковой. Мультимедийное оборудование, музыкальный центр, </w:t>
      </w:r>
      <w:r>
        <w:rPr>
          <w:rFonts w:ascii="Times New Roman" w:hAnsi="Times New Roman"/>
          <w:sz w:val="24"/>
          <w:szCs w:val="24"/>
        </w:rPr>
        <w:t>т</w:t>
      </w:r>
      <w:r w:rsidRPr="00DC61AD">
        <w:rPr>
          <w:rFonts w:ascii="Times New Roman" w:hAnsi="Times New Roman"/>
          <w:sz w:val="24"/>
          <w:szCs w:val="24"/>
        </w:rPr>
        <w:t>ри стола, стулья по количеству участников</w:t>
      </w:r>
      <w:r>
        <w:rPr>
          <w:rFonts w:ascii="Times New Roman" w:hAnsi="Times New Roman"/>
          <w:sz w:val="24"/>
          <w:szCs w:val="24"/>
        </w:rPr>
        <w:t>.</w:t>
      </w:r>
      <w:r w:rsidRPr="00DC61A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</w:t>
      </w:r>
      <w:r w:rsidRPr="00DC61AD">
        <w:rPr>
          <w:rFonts w:ascii="Times New Roman" w:hAnsi="Times New Roman"/>
          <w:sz w:val="24"/>
          <w:szCs w:val="24"/>
        </w:rPr>
        <w:t xml:space="preserve">ассажные мячики  и обручи по количеству участников, коррекционные дорожки, кочки, массажные дорожки, (орехи, фасоль, кнопки от мозаики, крупные бусинки), набор продуктов из папье-маше, наборы для сервировки стола (скатерть, салфетки, салфетницы, тарелки, ложки, кружки, украшения) всего по 3 штуки, трубочки для сока, краски, листы бумаги А4, карточки красного и зеленого цвета по количеству детей, карточки с «5», </w:t>
      </w:r>
      <w:r>
        <w:rPr>
          <w:rFonts w:ascii="Times New Roman" w:hAnsi="Times New Roman"/>
          <w:sz w:val="24"/>
          <w:szCs w:val="24"/>
        </w:rPr>
        <w:t>информационные буклеты, фрукты. Музыкальный материал из сборника «Если хочешь быть здоров», «Надо спортом заниматься».</w:t>
      </w:r>
    </w:p>
    <w:p w:rsidR="004B7C64" w:rsidRPr="000F491F" w:rsidRDefault="004B7C64" w:rsidP="00DC61AD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F491F">
        <w:rPr>
          <w:rFonts w:ascii="Times New Roman" w:hAnsi="Times New Roman"/>
          <w:b/>
          <w:sz w:val="24"/>
          <w:szCs w:val="24"/>
        </w:rPr>
        <w:t>Ход мероприятия:</w:t>
      </w:r>
    </w:p>
    <w:p w:rsidR="004B7C64" w:rsidRPr="00DC61AD" w:rsidRDefault="004B7C64" w:rsidP="00DC61A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61AD">
        <w:rPr>
          <w:rFonts w:ascii="Times New Roman" w:hAnsi="Times New Roman"/>
          <w:sz w:val="24"/>
          <w:szCs w:val="24"/>
        </w:rPr>
        <w:t>Дети вместе с родителями заходят в зал под музыку «Если хочешь быть здоров». Проходят по кругу и останавливаются.</w:t>
      </w:r>
      <w:r>
        <w:rPr>
          <w:rFonts w:ascii="Times New Roman" w:hAnsi="Times New Roman"/>
          <w:sz w:val="24"/>
          <w:szCs w:val="24"/>
        </w:rPr>
        <w:t xml:space="preserve"> Инструктор по физической культуре говорит:</w:t>
      </w:r>
    </w:p>
    <w:p w:rsidR="004B7C64" w:rsidRDefault="004B7C64" w:rsidP="00DC61A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C61AD">
        <w:rPr>
          <w:rFonts w:ascii="Times New Roman" w:hAnsi="Times New Roman"/>
          <w:sz w:val="24"/>
          <w:szCs w:val="24"/>
        </w:rPr>
        <w:t>Здравствуйте</w:t>
      </w:r>
      <w:r>
        <w:rPr>
          <w:rFonts w:ascii="Times New Roman" w:hAnsi="Times New Roman"/>
          <w:sz w:val="24"/>
          <w:szCs w:val="24"/>
        </w:rPr>
        <w:t>,</w:t>
      </w:r>
      <w:r w:rsidRPr="00DC61AD">
        <w:rPr>
          <w:rFonts w:ascii="Times New Roman" w:hAnsi="Times New Roman"/>
          <w:sz w:val="24"/>
          <w:szCs w:val="24"/>
        </w:rPr>
        <w:t xml:space="preserve"> дорогие друзья, я очень рада видеть вас в нашем с</w:t>
      </w:r>
      <w:r>
        <w:rPr>
          <w:rFonts w:ascii="Times New Roman" w:hAnsi="Times New Roman"/>
          <w:sz w:val="24"/>
          <w:szCs w:val="24"/>
        </w:rPr>
        <w:t xml:space="preserve">портивном зале. Ребята, а  вы </w:t>
      </w:r>
      <w:r w:rsidRPr="00DC61AD">
        <w:rPr>
          <w:rFonts w:ascii="Times New Roman" w:hAnsi="Times New Roman"/>
          <w:sz w:val="24"/>
          <w:szCs w:val="24"/>
        </w:rPr>
        <w:t xml:space="preserve">ничего необычного не заметили?  </w:t>
      </w:r>
      <w:r>
        <w:rPr>
          <w:rFonts w:ascii="Times New Roman" w:hAnsi="Times New Roman"/>
          <w:sz w:val="24"/>
          <w:szCs w:val="24"/>
        </w:rPr>
        <w:t>(</w:t>
      </w:r>
      <w:r w:rsidRPr="00DC61AD">
        <w:rPr>
          <w:rFonts w:ascii="Times New Roman" w:hAnsi="Times New Roman"/>
          <w:sz w:val="24"/>
          <w:szCs w:val="24"/>
        </w:rPr>
        <w:t>Дети отмечают, что обстановка в зале изменилась, и стала не такой, как во время обычных занятий</w:t>
      </w:r>
      <w:r>
        <w:rPr>
          <w:rFonts w:ascii="Times New Roman" w:hAnsi="Times New Roman"/>
          <w:sz w:val="24"/>
          <w:szCs w:val="24"/>
        </w:rPr>
        <w:t>)</w:t>
      </w:r>
      <w:r w:rsidRPr="00DC61AD">
        <w:rPr>
          <w:rFonts w:ascii="Times New Roman" w:hAnsi="Times New Roman"/>
          <w:sz w:val="24"/>
          <w:szCs w:val="24"/>
        </w:rPr>
        <w:t xml:space="preserve">.  </w:t>
      </w:r>
    </w:p>
    <w:p w:rsidR="004B7C64" w:rsidRPr="00DC61AD" w:rsidRDefault="004B7C64" w:rsidP="00DC61A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C61AD">
        <w:rPr>
          <w:rFonts w:ascii="Times New Roman" w:hAnsi="Times New Roman"/>
          <w:sz w:val="24"/>
          <w:szCs w:val="24"/>
        </w:rPr>
        <w:t>Да вы совершенно правы, наш з</w:t>
      </w:r>
      <w:r>
        <w:rPr>
          <w:rFonts w:ascii="Times New Roman" w:hAnsi="Times New Roman"/>
          <w:sz w:val="24"/>
          <w:szCs w:val="24"/>
        </w:rPr>
        <w:t xml:space="preserve">ал сегодня превратился в «Школу </w:t>
      </w:r>
      <w:r w:rsidRPr="00DC61AD">
        <w:rPr>
          <w:rFonts w:ascii="Times New Roman" w:hAnsi="Times New Roman"/>
          <w:sz w:val="24"/>
          <w:szCs w:val="24"/>
        </w:rPr>
        <w:t>Здоровья». А учениками в нашей школе сегодня будут ваши родители. А кто же будет учителем? Конечно же</w:t>
      </w:r>
      <w:r>
        <w:rPr>
          <w:rFonts w:ascii="Times New Roman" w:hAnsi="Times New Roman"/>
          <w:sz w:val="24"/>
          <w:szCs w:val="24"/>
        </w:rPr>
        <w:t>,</w:t>
      </w:r>
      <w:r w:rsidRPr="00DC61AD">
        <w:rPr>
          <w:rFonts w:ascii="Times New Roman" w:hAnsi="Times New Roman"/>
          <w:sz w:val="24"/>
          <w:szCs w:val="24"/>
        </w:rPr>
        <w:t xml:space="preserve"> вы ребята. Ведь мы с вами не раз говорили о здоровом образе жизни,  на занятиях научились очень полезным упражнениям и играм. Так давайте научим всему этому наших родителей. Уважаемые родители</w:t>
      </w:r>
      <w:r>
        <w:rPr>
          <w:rFonts w:ascii="Times New Roman" w:hAnsi="Times New Roman"/>
          <w:sz w:val="24"/>
          <w:szCs w:val="24"/>
        </w:rPr>
        <w:t>,</w:t>
      </w:r>
      <w:r w:rsidRPr="00DC61AD">
        <w:rPr>
          <w:rFonts w:ascii="Times New Roman" w:hAnsi="Times New Roman"/>
          <w:sz w:val="24"/>
          <w:szCs w:val="24"/>
        </w:rPr>
        <w:t xml:space="preserve"> присаживайтесь за «парты» в нашей </w:t>
      </w:r>
      <w:r>
        <w:rPr>
          <w:rFonts w:ascii="Times New Roman" w:hAnsi="Times New Roman"/>
          <w:sz w:val="24"/>
          <w:szCs w:val="24"/>
        </w:rPr>
        <w:t>«</w:t>
      </w:r>
      <w:r w:rsidRPr="00DC61AD">
        <w:rPr>
          <w:rFonts w:ascii="Times New Roman" w:hAnsi="Times New Roman"/>
          <w:sz w:val="24"/>
          <w:szCs w:val="24"/>
        </w:rPr>
        <w:t>школе</w:t>
      </w:r>
      <w:r>
        <w:rPr>
          <w:rFonts w:ascii="Times New Roman" w:hAnsi="Times New Roman"/>
          <w:sz w:val="24"/>
          <w:szCs w:val="24"/>
        </w:rPr>
        <w:t>»</w:t>
      </w:r>
      <w:r w:rsidRPr="00DC61AD">
        <w:rPr>
          <w:rFonts w:ascii="Times New Roman" w:hAnsi="Times New Roman"/>
          <w:sz w:val="24"/>
          <w:szCs w:val="24"/>
        </w:rPr>
        <w:t xml:space="preserve"> и приступим к обучению. </w:t>
      </w:r>
    </w:p>
    <w:p w:rsidR="004B7C64" w:rsidRDefault="004B7C64" w:rsidP="00DC61A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</w:p>
    <w:p w:rsidR="004B7C64" w:rsidRDefault="004B7C64" w:rsidP="00DC61A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</w:p>
    <w:p w:rsidR="004B7C64" w:rsidRPr="00DC61AD" w:rsidRDefault="004B7C64" w:rsidP="00DC61A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DC61AD">
        <w:rPr>
          <w:rFonts w:ascii="Times New Roman" w:hAnsi="Times New Roman"/>
          <w:sz w:val="24"/>
          <w:szCs w:val="24"/>
          <w:u w:val="single"/>
        </w:rPr>
        <w:t>Звенит звонок, начинается первый урок.</w:t>
      </w:r>
    </w:p>
    <w:p w:rsidR="004B7C64" w:rsidRDefault="004B7C64" w:rsidP="000F491F">
      <w:pPr>
        <w:pStyle w:val="NormalWeb"/>
        <w:spacing w:before="0" w:beforeAutospacing="0" w:after="0" w:afterAutospacing="0" w:line="360" w:lineRule="auto"/>
        <w:ind w:firstLine="709"/>
        <w:jc w:val="both"/>
      </w:pPr>
      <w:r w:rsidRPr="00DC61AD">
        <w:tab/>
        <w:t xml:space="preserve">Дети читают стихи для родителей: </w:t>
      </w:r>
    </w:p>
    <w:p w:rsidR="004B7C64" w:rsidRPr="00DC61AD" w:rsidRDefault="004B7C64" w:rsidP="000F491F">
      <w:pPr>
        <w:pStyle w:val="NormalWeb"/>
        <w:spacing w:before="0" w:beforeAutospacing="0" w:after="0" w:afterAutospacing="0" w:line="360" w:lineRule="auto"/>
        <w:ind w:firstLine="709"/>
        <w:jc w:val="right"/>
      </w:pPr>
      <w:r>
        <w:t>Таблица 1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19"/>
        <w:gridCol w:w="3402"/>
        <w:gridCol w:w="3226"/>
      </w:tblGrid>
      <w:tr w:rsidR="004B7C64" w:rsidRPr="00DC61AD" w:rsidTr="00421F98">
        <w:tc>
          <w:tcPr>
            <w:tcW w:w="3119" w:type="dxa"/>
          </w:tcPr>
          <w:p w:rsidR="004B7C64" w:rsidRPr="000F491F" w:rsidRDefault="004B7C64" w:rsidP="000F491F">
            <w:pPr>
              <w:pStyle w:val="NormalWeb"/>
              <w:spacing w:before="0" w:beforeAutospacing="0" w:after="0" w:afterAutospacing="0" w:line="360" w:lineRule="auto"/>
              <w:ind w:hanging="4"/>
              <w:jc w:val="both"/>
            </w:pPr>
            <w:r w:rsidRPr="000F491F">
              <w:t>1 ребенок:</w:t>
            </w:r>
          </w:p>
          <w:p w:rsidR="004B7C64" w:rsidRPr="000F491F" w:rsidRDefault="004B7C64" w:rsidP="000F491F">
            <w:pPr>
              <w:pStyle w:val="NoSpacing"/>
              <w:spacing w:line="360" w:lineRule="auto"/>
              <w:ind w:hanging="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91F">
              <w:rPr>
                <w:rStyle w:val="c1"/>
                <w:rFonts w:ascii="Times New Roman" w:hAnsi="Times New Roman"/>
                <w:sz w:val="24"/>
                <w:szCs w:val="24"/>
              </w:rPr>
              <w:t>Чтоб здоровье сохранить,</w:t>
            </w:r>
          </w:p>
          <w:p w:rsidR="004B7C64" w:rsidRPr="000F491F" w:rsidRDefault="004B7C64" w:rsidP="000F491F">
            <w:pPr>
              <w:pStyle w:val="NoSpacing"/>
              <w:spacing w:line="360" w:lineRule="auto"/>
              <w:ind w:hanging="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91F">
              <w:rPr>
                <w:rStyle w:val="c1"/>
                <w:rFonts w:ascii="Times New Roman" w:hAnsi="Times New Roman"/>
                <w:sz w:val="24"/>
                <w:szCs w:val="24"/>
              </w:rPr>
              <w:t>Организм свой укрепить,</w:t>
            </w:r>
          </w:p>
          <w:p w:rsidR="004B7C64" w:rsidRPr="000F491F" w:rsidRDefault="004B7C64" w:rsidP="000F491F">
            <w:pPr>
              <w:pStyle w:val="NoSpacing"/>
              <w:spacing w:line="360" w:lineRule="auto"/>
              <w:ind w:hanging="4"/>
              <w:jc w:val="both"/>
              <w:rPr>
                <w:rStyle w:val="c1"/>
                <w:rFonts w:ascii="Times New Roman" w:hAnsi="Times New Roman"/>
                <w:sz w:val="24"/>
                <w:szCs w:val="24"/>
              </w:rPr>
            </w:pPr>
            <w:r w:rsidRPr="000F491F">
              <w:rPr>
                <w:rStyle w:val="c1"/>
                <w:rFonts w:ascii="Times New Roman" w:hAnsi="Times New Roman"/>
                <w:sz w:val="24"/>
                <w:szCs w:val="24"/>
              </w:rPr>
              <w:t xml:space="preserve"> Знает вся моя семья   </w:t>
            </w:r>
          </w:p>
          <w:p w:rsidR="004B7C64" w:rsidRPr="000F491F" w:rsidRDefault="004B7C64" w:rsidP="000F491F">
            <w:pPr>
              <w:pStyle w:val="NoSpacing"/>
              <w:spacing w:line="360" w:lineRule="auto"/>
              <w:ind w:hanging="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91F">
              <w:rPr>
                <w:rStyle w:val="c1"/>
                <w:rFonts w:ascii="Times New Roman" w:hAnsi="Times New Roman"/>
                <w:sz w:val="24"/>
                <w:szCs w:val="24"/>
              </w:rPr>
              <w:t>Должен быть режим у дня.</w:t>
            </w:r>
          </w:p>
          <w:p w:rsidR="004B7C64" w:rsidRPr="000F491F" w:rsidRDefault="004B7C64" w:rsidP="000F491F">
            <w:pPr>
              <w:pStyle w:val="NormalWeb"/>
              <w:spacing w:before="0" w:beforeAutospacing="0" w:after="0" w:afterAutospacing="0" w:line="360" w:lineRule="auto"/>
              <w:ind w:hanging="4"/>
              <w:jc w:val="both"/>
            </w:pPr>
          </w:p>
        </w:tc>
        <w:tc>
          <w:tcPr>
            <w:tcW w:w="3402" w:type="dxa"/>
          </w:tcPr>
          <w:p w:rsidR="004B7C64" w:rsidRPr="000F491F" w:rsidRDefault="004B7C64" w:rsidP="000F491F">
            <w:pPr>
              <w:pStyle w:val="c0"/>
              <w:spacing w:before="0" w:beforeAutospacing="0" w:after="0" w:afterAutospacing="0" w:line="360" w:lineRule="auto"/>
              <w:ind w:hanging="4"/>
              <w:jc w:val="both"/>
            </w:pPr>
            <w:r w:rsidRPr="000F491F">
              <w:t>2 ребенок:</w:t>
            </w:r>
          </w:p>
          <w:p w:rsidR="004B7C64" w:rsidRPr="000F491F" w:rsidRDefault="004B7C64" w:rsidP="000F491F">
            <w:pPr>
              <w:pStyle w:val="c0"/>
              <w:spacing w:before="0" w:beforeAutospacing="0" w:after="0" w:afterAutospacing="0" w:line="360" w:lineRule="auto"/>
              <w:ind w:hanging="4"/>
              <w:jc w:val="both"/>
            </w:pPr>
            <w:r w:rsidRPr="000F491F">
              <w:rPr>
                <w:rStyle w:val="c1"/>
              </w:rPr>
              <w:t xml:space="preserve"> Следует, ребята, знать</w:t>
            </w:r>
          </w:p>
          <w:p w:rsidR="004B7C64" w:rsidRPr="000F491F" w:rsidRDefault="004B7C64" w:rsidP="000F491F">
            <w:pPr>
              <w:pStyle w:val="c0"/>
              <w:spacing w:before="0" w:beforeAutospacing="0" w:after="0" w:afterAutospacing="0" w:line="360" w:lineRule="auto"/>
              <w:ind w:hanging="4"/>
              <w:jc w:val="both"/>
            </w:pPr>
            <w:r w:rsidRPr="000F491F">
              <w:rPr>
                <w:rStyle w:val="c1"/>
              </w:rPr>
              <w:t> Нужно всем подольше спать.</w:t>
            </w:r>
          </w:p>
          <w:p w:rsidR="004B7C64" w:rsidRPr="000F491F" w:rsidRDefault="004B7C64" w:rsidP="000F491F">
            <w:pPr>
              <w:pStyle w:val="c0"/>
              <w:spacing w:before="0" w:beforeAutospacing="0" w:after="0" w:afterAutospacing="0" w:line="360" w:lineRule="auto"/>
              <w:ind w:hanging="4"/>
              <w:jc w:val="both"/>
            </w:pPr>
            <w:r w:rsidRPr="000F491F">
              <w:rPr>
                <w:rStyle w:val="c1"/>
              </w:rPr>
              <w:t> Ну а утром не лениться–</w:t>
            </w:r>
          </w:p>
          <w:p w:rsidR="004B7C64" w:rsidRPr="000F491F" w:rsidRDefault="004B7C64" w:rsidP="000F491F">
            <w:pPr>
              <w:pStyle w:val="c0"/>
              <w:spacing w:before="0" w:beforeAutospacing="0" w:after="0" w:afterAutospacing="0" w:line="360" w:lineRule="auto"/>
              <w:ind w:hanging="4"/>
              <w:jc w:val="both"/>
            </w:pPr>
            <w:r w:rsidRPr="000F491F">
              <w:rPr>
                <w:rStyle w:val="c1"/>
              </w:rPr>
              <w:t> На зарядку становиться!</w:t>
            </w:r>
          </w:p>
          <w:p w:rsidR="004B7C64" w:rsidRPr="000F491F" w:rsidRDefault="004B7C64" w:rsidP="000F491F">
            <w:pPr>
              <w:pStyle w:val="NormalWeb"/>
              <w:spacing w:before="0" w:beforeAutospacing="0" w:after="0" w:afterAutospacing="0" w:line="360" w:lineRule="auto"/>
              <w:ind w:hanging="4"/>
              <w:jc w:val="both"/>
            </w:pPr>
          </w:p>
        </w:tc>
        <w:tc>
          <w:tcPr>
            <w:tcW w:w="3226" w:type="dxa"/>
          </w:tcPr>
          <w:p w:rsidR="004B7C64" w:rsidRPr="000F491F" w:rsidRDefault="004B7C64" w:rsidP="000F491F">
            <w:pPr>
              <w:pStyle w:val="NormalWeb"/>
              <w:spacing w:before="0" w:beforeAutospacing="0" w:after="0" w:afterAutospacing="0" w:line="360" w:lineRule="auto"/>
              <w:ind w:hanging="4"/>
              <w:jc w:val="both"/>
            </w:pPr>
            <w:r w:rsidRPr="000F491F">
              <w:t>3 ребенок:</w:t>
            </w:r>
          </w:p>
          <w:p w:rsidR="004B7C64" w:rsidRPr="000F491F" w:rsidRDefault="004B7C64" w:rsidP="000F491F">
            <w:pPr>
              <w:pStyle w:val="c0"/>
              <w:spacing w:before="0" w:beforeAutospacing="0" w:after="0" w:afterAutospacing="0" w:line="360" w:lineRule="auto"/>
              <w:ind w:hanging="4"/>
              <w:jc w:val="both"/>
            </w:pPr>
            <w:r w:rsidRPr="000F491F">
              <w:rPr>
                <w:rStyle w:val="c1"/>
              </w:rPr>
              <w:t>Чистить зубы, умываться,</w:t>
            </w:r>
          </w:p>
          <w:p w:rsidR="004B7C64" w:rsidRPr="000F491F" w:rsidRDefault="004B7C64" w:rsidP="000F491F">
            <w:pPr>
              <w:pStyle w:val="c0"/>
              <w:spacing w:before="0" w:beforeAutospacing="0" w:after="0" w:afterAutospacing="0" w:line="360" w:lineRule="auto"/>
              <w:ind w:hanging="4"/>
              <w:jc w:val="both"/>
            </w:pPr>
            <w:r w:rsidRPr="000F491F">
              <w:rPr>
                <w:rStyle w:val="c1"/>
              </w:rPr>
              <w:t> И почаще улыбаться,</w:t>
            </w:r>
          </w:p>
          <w:p w:rsidR="004B7C64" w:rsidRPr="000F491F" w:rsidRDefault="004B7C64" w:rsidP="000F491F">
            <w:pPr>
              <w:pStyle w:val="c0"/>
              <w:spacing w:before="0" w:beforeAutospacing="0" w:after="0" w:afterAutospacing="0" w:line="360" w:lineRule="auto"/>
              <w:ind w:hanging="4"/>
              <w:jc w:val="both"/>
            </w:pPr>
            <w:r w:rsidRPr="000F491F">
              <w:rPr>
                <w:rStyle w:val="c1"/>
              </w:rPr>
              <w:t> Закаляться, и тогда</w:t>
            </w:r>
          </w:p>
          <w:p w:rsidR="004B7C64" w:rsidRPr="000F491F" w:rsidRDefault="004B7C64" w:rsidP="000F491F">
            <w:pPr>
              <w:pStyle w:val="c0"/>
              <w:spacing w:before="0" w:beforeAutospacing="0" w:after="0" w:afterAutospacing="0" w:line="360" w:lineRule="auto"/>
              <w:ind w:hanging="4"/>
              <w:jc w:val="both"/>
            </w:pPr>
            <w:r w:rsidRPr="000F491F">
              <w:rPr>
                <w:rStyle w:val="c1"/>
              </w:rPr>
              <w:t> Не страшна тебе хандра.</w:t>
            </w:r>
          </w:p>
          <w:p w:rsidR="004B7C64" w:rsidRPr="000F491F" w:rsidRDefault="004B7C64" w:rsidP="000F491F">
            <w:pPr>
              <w:pStyle w:val="NormalWeb"/>
              <w:spacing w:before="0" w:beforeAutospacing="0" w:after="0" w:afterAutospacing="0" w:line="360" w:lineRule="auto"/>
              <w:ind w:hanging="4"/>
              <w:jc w:val="both"/>
            </w:pPr>
          </w:p>
        </w:tc>
      </w:tr>
      <w:tr w:rsidR="004B7C64" w:rsidRPr="00DC61AD" w:rsidTr="00421F98">
        <w:tc>
          <w:tcPr>
            <w:tcW w:w="3119" w:type="dxa"/>
          </w:tcPr>
          <w:p w:rsidR="004B7C64" w:rsidRPr="000F491F" w:rsidRDefault="004B7C64" w:rsidP="000F491F">
            <w:pPr>
              <w:pStyle w:val="c0"/>
              <w:spacing w:before="0" w:beforeAutospacing="0" w:after="0" w:afterAutospacing="0" w:line="360" w:lineRule="auto"/>
              <w:ind w:hanging="4"/>
              <w:jc w:val="both"/>
              <w:rPr>
                <w:rStyle w:val="c1"/>
              </w:rPr>
            </w:pPr>
            <w:r w:rsidRPr="000F491F">
              <w:t>4 ребенок:</w:t>
            </w:r>
            <w:r w:rsidRPr="000F491F">
              <w:rPr>
                <w:rStyle w:val="c1"/>
              </w:rPr>
              <w:t xml:space="preserve"> </w:t>
            </w:r>
          </w:p>
          <w:p w:rsidR="004B7C64" w:rsidRPr="000F491F" w:rsidRDefault="004B7C64" w:rsidP="000F491F">
            <w:pPr>
              <w:pStyle w:val="c0"/>
              <w:spacing w:before="0" w:beforeAutospacing="0" w:after="0" w:afterAutospacing="0" w:line="360" w:lineRule="auto"/>
              <w:ind w:hanging="4"/>
              <w:jc w:val="both"/>
            </w:pPr>
            <w:r w:rsidRPr="000F491F">
              <w:rPr>
                <w:rStyle w:val="c1"/>
              </w:rPr>
              <w:t>У здоровья есть враги,</w:t>
            </w:r>
          </w:p>
          <w:p w:rsidR="004B7C64" w:rsidRPr="000F491F" w:rsidRDefault="004B7C64" w:rsidP="000F491F">
            <w:pPr>
              <w:pStyle w:val="c0"/>
              <w:spacing w:before="0" w:beforeAutospacing="0" w:after="0" w:afterAutospacing="0" w:line="360" w:lineRule="auto"/>
              <w:ind w:hanging="4"/>
              <w:jc w:val="both"/>
            </w:pPr>
            <w:r w:rsidRPr="000F491F">
              <w:rPr>
                <w:rStyle w:val="c1"/>
              </w:rPr>
              <w:t>С ними дружбы не води!</w:t>
            </w:r>
          </w:p>
          <w:p w:rsidR="004B7C64" w:rsidRPr="000F491F" w:rsidRDefault="004B7C64" w:rsidP="000F491F">
            <w:pPr>
              <w:pStyle w:val="c0"/>
              <w:spacing w:before="0" w:beforeAutospacing="0" w:after="0" w:afterAutospacing="0" w:line="360" w:lineRule="auto"/>
              <w:ind w:hanging="4"/>
              <w:jc w:val="both"/>
            </w:pPr>
            <w:r w:rsidRPr="000F491F">
              <w:rPr>
                <w:rStyle w:val="c1"/>
              </w:rPr>
              <w:t>Среди них тихоня лень,</w:t>
            </w:r>
          </w:p>
          <w:p w:rsidR="004B7C64" w:rsidRPr="000F491F" w:rsidRDefault="004B7C64" w:rsidP="000F491F">
            <w:pPr>
              <w:pStyle w:val="c0"/>
              <w:spacing w:before="0" w:beforeAutospacing="0" w:after="0" w:afterAutospacing="0" w:line="360" w:lineRule="auto"/>
              <w:ind w:hanging="4"/>
              <w:jc w:val="both"/>
            </w:pPr>
            <w:r w:rsidRPr="000F491F">
              <w:rPr>
                <w:rStyle w:val="c1"/>
              </w:rPr>
              <w:t>С ней борись ты каждый день.</w:t>
            </w:r>
          </w:p>
        </w:tc>
        <w:tc>
          <w:tcPr>
            <w:tcW w:w="3402" w:type="dxa"/>
          </w:tcPr>
          <w:p w:rsidR="004B7C64" w:rsidRPr="000F491F" w:rsidRDefault="004B7C64" w:rsidP="000F491F">
            <w:pPr>
              <w:pStyle w:val="c0"/>
              <w:spacing w:before="0" w:beforeAutospacing="0" w:after="0" w:afterAutospacing="0" w:line="360" w:lineRule="auto"/>
              <w:ind w:hanging="4"/>
              <w:jc w:val="both"/>
              <w:rPr>
                <w:rStyle w:val="c1"/>
              </w:rPr>
            </w:pPr>
            <w:r w:rsidRPr="000F491F">
              <w:rPr>
                <w:rStyle w:val="c1"/>
              </w:rPr>
              <w:t>5 ребенок:</w:t>
            </w:r>
          </w:p>
          <w:p w:rsidR="004B7C64" w:rsidRPr="000F491F" w:rsidRDefault="004B7C64" w:rsidP="000F491F">
            <w:pPr>
              <w:pStyle w:val="c0"/>
              <w:spacing w:before="0" w:beforeAutospacing="0" w:after="0" w:afterAutospacing="0" w:line="360" w:lineRule="auto"/>
              <w:ind w:hanging="4"/>
              <w:jc w:val="both"/>
            </w:pPr>
            <w:r w:rsidRPr="000F491F">
              <w:rPr>
                <w:rStyle w:val="c1"/>
              </w:rPr>
              <w:t>Чтобы ни один микроб</w:t>
            </w:r>
          </w:p>
          <w:p w:rsidR="004B7C64" w:rsidRPr="000F491F" w:rsidRDefault="004B7C64" w:rsidP="000F491F">
            <w:pPr>
              <w:pStyle w:val="c0"/>
              <w:spacing w:before="0" w:beforeAutospacing="0" w:after="0" w:afterAutospacing="0" w:line="360" w:lineRule="auto"/>
              <w:ind w:hanging="4"/>
              <w:jc w:val="both"/>
            </w:pPr>
            <w:r w:rsidRPr="000F491F">
              <w:rPr>
                <w:rStyle w:val="c1"/>
              </w:rPr>
              <w:t>Не попал случайно в рот,</w:t>
            </w:r>
          </w:p>
          <w:p w:rsidR="004B7C64" w:rsidRPr="000F491F" w:rsidRDefault="004B7C64" w:rsidP="000F491F">
            <w:pPr>
              <w:pStyle w:val="c0"/>
              <w:spacing w:before="0" w:beforeAutospacing="0" w:after="0" w:afterAutospacing="0" w:line="360" w:lineRule="auto"/>
              <w:ind w:hanging="4"/>
              <w:jc w:val="both"/>
              <w:rPr>
                <w:rStyle w:val="c1"/>
              </w:rPr>
            </w:pPr>
            <w:r w:rsidRPr="000F491F">
              <w:rPr>
                <w:rStyle w:val="c1"/>
              </w:rPr>
              <w:t xml:space="preserve">Руки мыть перед едой </w:t>
            </w:r>
          </w:p>
          <w:p w:rsidR="004B7C64" w:rsidRPr="000F491F" w:rsidRDefault="004B7C64" w:rsidP="000F491F">
            <w:pPr>
              <w:pStyle w:val="c0"/>
              <w:spacing w:before="0" w:beforeAutospacing="0" w:after="0" w:afterAutospacing="0" w:line="360" w:lineRule="auto"/>
              <w:ind w:hanging="4"/>
              <w:jc w:val="both"/>
            </w:pPr>
            <w:r w:rsidRPr="000F491F">
              <w:rPr>
                <w:rStyle w:val="c1"/>
              </w:rPr>
              <w:t>Нужно мылом и водой.</w:t>
            </w:r>
          </w:p>
          <w:p w:rsidR="004B7C64" w:rsidRPr="000F491F" w:rsidRDefault="004B7C64" w:rsidP="000F491F">
            <w:pPr>
              <w:pStyle w:val="c0"/>
              <w:spacing w:before="0" w:beforeAutospacing="0" w:after="0" w:afterAutospacing="0" w:line="360" w:lineRule="auto"/>
              <w:ind w:hanging="4"/>
              <w:jc w:val="both"/>
            </w:pPr>
            <w:r w:rsidRPr="000F491F">
              <w:rPr>
                <w:rStyle w:val="c1"/>
              </w:rPr>
              <w:t> </w:t>
            </w:r>
          </w:p>
        </w:tc>
        <w:tc>
          <w:tcPr>
            <w:tcW w:w="3226" w:type="dxa"/>
          </w:tcPr>
          <w:p w:rsidR="004B7C64" w:rsidRPr="000F491F" w:rsidRDefault="004B7C64" w:rsidP="000F491F">
            <w:pPr>
              <w:pStyle w:val="NormalWeb"/>
              <w:spacing w:before="0" w:beforeAutospacing="0" w:after="0" w:afterAutospacing="0" w:line="360" w:lineRule="auto"/>
              <w:ind w:hanging="4"/>
              <w:jc w:val="both"/>
            </w:pPr>
            <w:r w:rsidRPr="000F491F">
              <w:t>6 ребенок:</w:t>
            </w:r>
          </w:p>
          <w:p w:rsidR="004B7C64" w:rsidRPr="000F491F" w:rsidRDefault="004B7C64" w:rsidP="000F491F">
            <w:pPr>
              <w:pStyle w:val="c0"/>
              <w:spacing w:before="0" w:beforeAutospacing="0" w:after="0" w:afterAutospacing="0" w:line="360" w:lineRule="auto"/>
              <w:ind w:hanging="4"/>
              <w:jc w:val="both"/>
            </w:pPr>
            <w:r w:rsidRPr="000F491F">
              <w:rPr>
                <w:rStyle w:val="c1"/>
              </w:rPr>
              <w:t>Кушать овощи и фрукты,</w:t>
            </w:r>
          </w:p>
          <w:p w:rsidR="004B7C64" w:rsidRPr="000F491F" w:rsidRDefault="004B7C64" w:rsidP="000F491F">
            <w:pPr>
              <w:pStyle w:val="c0"/>
              <w:spacing w:before="0" w:beforeAutospacing="0" w:after="0" w:afterAutospacing="0" w:line="360" w:lineRule="auto"/>
              <w:ind w:hanging="4"/>
              <w:jc w:val="both"/>
            </w:pPr>
            <w:r w:rsidRPr="000F491F">
              <w:rPr>
                <w:rStyle w:val="c1"/>
              </w:rPr>
              <w:t>Рыбу, молокопродукты-</w:t>
            </w:r>
          </w:p>
          <w:p w:rsidR="004B7C64" w:rsidRPr="000F491F" w:rsidRDefault="004B7C64" w:rsidP="000F491F">
            <w:pPr>
              <w:pStyle w:val="c0"/>
              <w:spacing w:before="0" w:beforeAutospacing="0" w:after="0" w:afterAutospacing="0" w:line="360" w:lineRule="auto"/>
              <w:ind w:hanging="4"/>
              <w:jc w:val="both"/>
            </w:pPr>
            <w:r w:rsidRPr="000F491F">
              <w:rPr>
                <w:rStyle w:val="c1"/>
              </w:rPr>
              <w:t>Вот полезная еда,</w:t>
            </w:r>
          </w:p>
          <w:p w:rsidR="004B7C64" w:rsidRPr="000F491F" w:rsidRDefault="004B7C64" w:rsidP="000F491F">
            <w:pPr>
              <w:pStyle w:val="c0"/>
              <w:spacing w:before="0" w:beforeAutospacing="0" w:after="0" w:afterAutospacing="0" w:line="360" w:lineRule="auto"/>
              <w:ind w:hanging="4"/>
              <w:jc w:val="both"/>
            </w:pPr>
            <w:r w:rsidRPr="000F491F">
              <w:rPr>
                <w:rStyle w:val="c1"/>
              </w:rPr>
              <w:t>Витаминами полна!</w:t>
            </w:r>
          </w:p>
          <w:p w:rsidR="004B7C64" w:rsidRPr="000F491F" w:rsidRDefault="004B7C64" w:rsidP="000F491F">
            <w:pPr>
              <w:pStyle w:val="NormalWeb"/>
              <w:spacing w:before="0" w:beforeAutospacing="0" w:after="0" w:afterAutospacing="0" w:line="360" w:lineRule="auto"/>
              <w:ind w:hanging="4"/>
              <w:jc w:val="both"/>
            </w:pPr>
          </w:p>
        </w:tc>
      </w:tr>
      <w:tr w:rsidR="004B7C64" w:rsidRPr="00DC61AD" w:rsidTr="00421F98">
        <w:tc>
          <w:tcPr>
            <w:tcW w:w="3119" w:type="dxa"/>
          </w:tcPr>
          <w:p w:rsidR="004B7C64" w:rsidRPr="000F491F" w:rsidRDefault="004B7C64" w:rsidP="000F491F">
            <w:pPr>
              <w:pStyle w:val="c0"/>
              <w:spacing w:before="0" w:beforeAutospacing="0" w:after="0" w:afterAutospacing="0" w:line="360" w:lineRule="auto"/>
              <w:ind w:hanging="4"/>
              <w:jc w:val="both"/>
            </w:pPr>
            <w:r w:rsidRPr="000F491F">
              <w:t>7 ребенок:</w:t>
            </w:r>
          </w:p>
          <w:p w:rsidR="004B7C64" w:rsidRPr="000F491F" w:rsidRDefault="004B7C64" w:rsidP="000F491F">
            <w:pPr>
              <w:pStyle w:val="c0"/>
              <w:spacing w:before="0" w:beforeAutospacing="0" w:after="0" w:afterAutospacing="0" w:line="360" w:lineRule="auto"/>
              <w:ind w:hanging="4"/>
              <w:jc w:val="both"/>
            </w:pPr>
            <w:r w:rsidRPr="000F491F">
              <w:rPr>
                <w:rStyle w:val="c1"/>
              </w:rPr>
              <w:t>На прогулку выходи,</w:t>
            </w:r>
          </w:p>
          <w:p w:rsidR="004B7C64" w:rsidRPr="000F491F" w:rsidRDefault="004B7C64" w:rsidP="000F491F">
            <w:pPr>
              <w:pStyle w:val="c0"/>
              <w:spacing w:before="0" w:beforeAutospacing="0" w:after="0" w:afterAutospacing="0" w:line="360" w:lineRule="auto"/>
              <w:ind w:hanging="4"/>
              <w:jc w:val="both"/>
            </w:pPr>
            <w:r w:rsidRPr="000F491F">
              <w:rPr>
                <w:rStyle w:val="c1"/>
              </w:rPr>
              <w:t>Свежим воздухом дыши.</w:t>
            </w:r>
          </w:p>
          <w:p w:rsidR="004B7C64" w:rsidRPr="000F491F" w:rsidRDefault="004B7C64" w:rsidP="000F491F">
            <w:pPr>
              <w:pStyle w:val="c0"/>
              <w:spacing w:before="0" w:beforeAutospacing="0" w:after="0" w:afterAutospacing="0" w:line="360" w:lineRule="auto"/>
              <w:ind w:hanging="4"/>
              <w:jc w:val="both"/>
            </w:pPr>
            <w:r w:rsidRPr="000F491F">
              <w:rPr>
                <w:rStyle w:val="c1"/>
              </w:rPr>
              <w:t>Только помни при уходе:</w:t>
            </w:r>
          </w:p>
          <w:p w:rsidR="004B7C64" w:rsidRPr="000F491F" w:rsidRDefault="004B7C64" w:rsidP="000F491F">
            <w:pPr>
              <w:pStyle w:val="c0"/>
              <w:spacing w:before="0" w:beforeAutospacing="0" w:after="0" w:afterAutospacing="0" w:line="360" w:lineRule="auto"/>
              <w:ind w:hanging="4"/>
              <w:jc w:val="both"/>
            </w:pPr>
            <w:r w:rsidRPr="000F491F">
              <w:rPr>
                <w:rStyle w:val="c1"/>
              </w:rPr>
              <w:t>Одеваться по погоде!</w:t>
            </w:r>
          </w:p>
          <w:p w:rsidR="004B7C64" w:rsidRPr="000F491F" w:rsidRDefault="004B7C64" w:rsidP="000F491F">
            <w:pPr>
              <w:pStyle w:val="c0"/>
              <w:spacing w:before="0" w:beforeAutospacing="0" w:after="0" w:afterAutospacing="0" w:line="360" w:lineRule="auto"/>
              <w:ind w:hanging="4"/>
              <w:jc w:val="both"/>
            </w:pPr>
          </w:p>
        </w:tc>
        <w:tc>
          <w:tcPr>
            <w:tcW w:w="3402" w:type="dxa"/>
          </w:tcPr>
          <w:p w:rsidR="004B7C64" w:rsidRPr="000F491F" w:rsidRDefault="004B7C64" w:rsidP="000F491F">
            <w:pPr>
              <w:pStyle w:val="c0"/>
              <w:spacing w:before="0" w:beforeAutospacing="0" w:after="0" w:afterAutospacing="0" w:line="360" w:lineRule="auto"/>
              <w:ind w:hanging="4"/>
              <w:jc w:val="both"/>
              <w:rPr>
                <w:rStyle w:val="c1"/>
              </w:rPr>
            </w:pPr>
            <w:r w:rsidRPr="000F491F">
              <w:rPr>
                <w:rStyle w:val="c1"/>
              </w:rPr>
              <w:t>8 ребенок:</w:t>
            </w:r>
          </w:p>
          <w:p w:rsidR="004B7C64" w:rsidRPr="000F491F" w:rsidRDefault="004B7C64" w:rsidP="000F491F">
            <w:pPr>
              <w:pStyle w:val="c0"/>
              <w:spacing w:before="0" w:beforeAutospacing="0" w:after="0" w:afterAutospacing="0" w:line="360" w:lineRule="auto"/>
              <w:ind w:hanging="4"/>
              <w:jc w:val="both"/>
            </w:pPr>
            <w:r w:rsidRPr="000F491F">
              <w:rPr>
                <w:rStyle w:val="c1"/>
              </w:rPr>
              <w:t>Ну, а если уж случилось:</w:t>
            </w:r>
          </w:p>
          <w:p w:rsidR="004B7C64" w:rsidRPr="000F491F" w:rsidRDefault="004B7C64" w:rsidP="000F491F">
            <w:pPr>
              <w:pStyle w:val="c0"/>
              <w:spacing w:before="0" w:beforeAutospacing="0" w:after="0" w:afterAutospacing="0" w:line="360" w:lineRule="auto"/>
              <w:ind w:hanging="4"/>
              <w:jc w:val="both"/>
            </w:pPr>
            <w:r w:rsidRPr="000F491F">
              <w:rPr>
                <w:rStyle w:val="c1"/>
              </w:rPr>
              <w:t>Разболеться получилось,</w:t>
            </w:r>
          </w:p>
          <w:p w:rsidR="004B7C64" w:rsidRPr="000F491F" w:rsidRDefault="004B7C64" w:rsidP="000F491F">
            <w:pPr>
              <w:pStyle w:val="c0"/>
              <w:spacing w:before="0" w:beforeAutospacing="0" w:after="0" w:afterAutospacing="0" w:line="360" w:lineRule="auto"/>
              <w:ind w:hanging="4"/>
              <w:jc w:val="both"/>
            </w:pPr>
            <w:r w:rsidRPr="000F491F">
              <w:rPr>
                <w:rStyle w:val="c1"/>
              </w:rPr>
              <w:t>Знай, к врачу тебе пора.</w:t>
            </w:r>
          </w:p>
          <w:p w:rsidR="004B7C64" w:rsidRPr="000F491F" w:rsidRDefault="004B7C64" w:rsidP="000F491F">
            <w:pPr>
              <w:pStyle w:val="c0"/>
              <w:spacing w:before="0" w:beforeAutospacing="0" w:after="0" w:afterAutospacing="0" w:line="360" w:lineRule="auto"/>
              <w:ind w:hanging="4"/>
              <w:jc w:val="both"/>
            </w:pPr>
            <w:r w:rsidRPr="000F491F">
              <w:rPr>
                <w:rStyle w:val="c1"/>
              </w:rPr>
              <w:t>Он поможет нам всегда!</w:t>
            </w:r>
          </w:p>
          <w:p w:rsidR="004B7C64" w:rsidRPr="000F491F" w:rsidRDefault="004B7C64" w:rsidP="000F491F">
            <w:pPr>
              <w:pStyle w:val="c0"/>
              <w:spacing w:before="0" w:beforeAutospacing="0" w:after="0" w:afterAutospacing="0" w:line="360" w:lineRule="auto"/>
              <w:ind w:hanging="4"/>
              <w:jc w:val="both"/>
              <w:rPr>
                <w:rStyle w:val="c1"/>
              </w:rPr>
            </w:pPr>
          </w:p>
        </w:tc>
        <w:tc>
          <w:tcPr>
            <w:tcW w:w="3226" w:type="dxa"/>
          </w:tcPr>
          <w:p w:rsidR="004B7C64" w:rsidRPr="000F491F" w:rsidRDefault="004B7C64" w:rsidP="000F491F">
            <w:pPr>
              <w:pStyle w:val="NormalWeb"/>
              <w:spacing w:before="0" w:beforeAutospacing="0" w:after="0" w:afterAutospacing="0" w:line="360" w:lineRule="auto"/>
              <w:ind w:hanging="4"/>
              <w:jc w:val="both"/>
            </w:pPr>
            <w:r w:rsidRPr="000F491F">
              <w:t>9 ребенок:</w:t>
            </w:r>
          </w:p>
          <w:p w:rsidR="004B7C64" w:rsidRPr="000F491F" w:rsidRDefault="004B7C64" w:rsidP="000F491F">
            <w:pPr>
              <w:pStyle w:val="c0"/>
              <w:spacing w:before="0" w:beforeAutospacing="0" w:after="0" w:afterAutospacing="0" w:line="360" w:lineRule="auto"/>
              <w:ind w:hanging="4"/>
              <w:jc w:val="both"/>
            </w:pPr>
            <w:r w:rsidRPr="000F491F">
              <w:rPr>
                <w:rStyle w:val="c1"/>
              </w:rPr>
              <w:t>Вот те добрые советы,</w:t>
            </w:r>
          </w:p>
          <w:p w:rsidR="004B7C64" w:rsidRPr="000F491F" w:rsidRDefault="004B7C64" w:rsidP="000F491F">
            <w:pPr>
              <w:pStyle w:val="c0"/>
              <w:spacing w:before="0" w:beforeAutospacing="0" w:after="0" w:afterAutospacing="0" w:line="360" w:lineRule="auto"/>
              <w:ind w:hanging="4"/>
              <w:jc w:val="both"/>
            </w:pPr>
            <w:r w:rsidRPr="000F491F">
              <w:rPr>
                <w:rStyle w:val="c1"/>
              </w:rPr>
              <w:t>В них и спрятаны секреты,</w:t>
            </w:r>
          </w:p>
          <w:p w:rsidR="004B7C64" w:rsidRPr="000F491F" w:rsidRDefault="004B7C64" w:rsidP="000F491F">
            <w:pPr>
              <w:pStyle w:val="c0"/>
              <w:spacing w:before="0" w:beforeAutospacing="0" w:after="0" w:afterAutospacing="0" w:line="360" w:lineRule="auto"/>
              <w:ind w:hanging="4"/>
              <w:jc w:val="both"/>
            </w:pPr>
            <w:r w:rsidRPr="000F491F">
              <w:rPr>
                <w:rStyle w:val="c1"/>
              </w:rPr>
              <w:t>Как здоровье сохранить.</w:t>
            </w:r>
          </w:p>
          <w:p w:rsidR="004B7C64" w:rsidRPr="000F491F" w:rsidRDefault="004B7C64" w:rsidP="000F491F">
            <w:pPr>
              <w:pStyle w:val="c0"/>
              <w:spacing w:before="0" w:beforeAutospacing="0" w:after="0" w:afterAutospacing="0" w:line="360" w:lineRule="auto"/>
              <w:ind w:hanging="4"/>
              <w:jc w:val="both"/>
            </w:pPr>
            <w:r w:rsidRPr="000F491F">
              <w:rPr>
                <w:rStyle w:val="c1"/>
              </w:rPr>
              <w:t>Научись его ценить!</w:t>
            </w:r>
          </w:p>
          <w:p w:rsidR="004B7C64" w:rsidRPr="000F491F" w:rsidRDefault="004B7C64" w:rsidP="000F491F">
            <w:pPr>
              <w:pStyle w:val="NormalWeb"/>
              <w:spacing w:before="0" w:beforeAutospacing="0" w:after="0" w:afterAutospacing="0" w:line="360" w:lineRule="auto"/>
              <w:ind w:hanging="4"/>
              <w:jc w:val="both"/>
            </w:pPr>
          </w:p>
        </w:tc>
      </w:tr>
    </w:tbl>
    <w:p w:rsidR="004B7C64" w:rsidRDefault="004B7C64" w:rsidP="00DC61AD">
      <w:pPr>
        <w:pStyle w:val="NormalWeb"/>
        <w:spacing w:before="0" w:beforeAutospacing="0" w:after="0" w:afterAutospacing="0" w:line="360" w:lineRule="auto"/>
        <w:ind w:firstLine="709"/>
        <w:jc w:val="both"/>
      </w:pPr>
    </w:p>
    <w:p w:rsidR="004B7C64" w:rsidRDefault="004B7C64" w:rsidP="00DC61AD">
      <w:pPr>
        <w:pStyle w:val="NormalWeb"/>
        <w:spacing w:before="0" w:beforeAutospacing="0" w:after="0" w:afterAutospacing="0" w:line="360" w:lineRule="auto"/>
        <w:ind w:firstLine="709"/>
        <w:jc w:val="both"/>
      </w:pPr>
      <w:r>
        <w:t xml:space="preserve">- </w:t>
      </w:r>
      <w:r w:rsidRPr="00DC61AD">
        <w:t xml:space="preserve">Ребята, а с  чего мы начинаем каждый день в нашем детском саду? </w:t>
      </w:r>
      <w:r>
        <w:t>(Дети отвечают: с</w:t>
      </w:r>
      <w:r w:rsidRPr="00DC61AD">
        <w:t xml:space="preserve"> зарядки</w:t>
      </w:r>
      <w:r>
        <w:t>)</w:t>
      </w:r>
      <w:r w:rsidRPr="00DC61AD">
        <w:t xml:space="preserve">. </w:t>
      </w:r>
    </w:p>
    <w:p w:rsidR="004B7C64" w:rsidRDefault="004B7C64" w:rsidP="00DC61AD">
      <w:pPr>
        <w:pStyle w:val="NormalWeb"/>
        <w:spacing w:before="0" w:beforeAutospacing="0" w:after="0" w:afterAutospacing="0" w:line="360" w:lineRule="auto"/>
        <w:ind w:firstLine="709"/>
        <w:jc w:val="both"/>
      </w:pPr>
      <w:r>
        <w:t xml:space="preserve">- </w:t>
      </w:r>
      <w:r w:rsidRPr="00DC61AD">
        <w:t xml:space="preserve">Конечно, а как вы думаете, умеют ваши родители делать зарядку так же весело и задорно как вы? Давайте их научим. Выходите, родители и стройтесь вместе с детьми в рассыпную. </w:t>
      </w:r>
    </w:p>
    <w:p w:rsidR="004B7C64" w:rsidRPr="0058142A" w:rsidRDefault="004B7C64" w:rsidP="00DC61AD">
      <w:pPr>
        <w:pStyle w:val="NormalWeb"/>
        <w:spacing w:before="0" w:beforeAutospacing="0" w:after="0" w:afterAutospacing="0" w:line="360" w:lineRule="auto"/>
        <w:ind w:firstLine="709"/>
        <w:jc w:val="both"/>
      </w:pPr>
      <w:r w:rsidRPr="0058142A">
        <w:t xml:space="preserve">Проводится комплекс утренней гимнастики под музыку «Надо спортом заниматься». </w:t>
      </w:r>
    </w:p>
    <w:p w:rsidR="004B7C64" w:rsidRPr="00DC61AD" w:rsidRDefault="004B7C64" w:rsidP="00DC61AD">
      <w:pPr>
        <w:pStyle w:val="NormalWeb"/>
        <w:spacing w:before="0" w:beforeAutospacing="0" w:after="0" w:afterAutospacing="0" w:line="360" w:lineRule="auto"/>
        <w:ind w:firstLine="709"/>
        <w:jc w:val="both"/>
      </w:pPr>
      <w:r>
        <w:t xml:space="preserve">- </w:t>
      </w:r>
      <w:r w:rsidRPr="00DC61AD">
        <w:t>Ребята, посмотрите, как у ваших родителей поднялось настроение, как зарумянились щечки, и они все улыбаются. Вот так чудо гимнастика. (Всем родителям ставится «5»).</w:t>
      </w:r>
    </w:p>
    <w:p w:rsidR="004B7C64" w:rsidRDefault="004B7C64" w:rsidP="0058142A">
      <w:pPr>
        <w:pStyle w:val="NormalWeb"/>
        <w:spacing w:before="0" w:beforeAutospacing="0" w:after="0" w:afterAutospacing="0" w:line="360" w:lineRule="auto"/>
        <w:ind w:firstLine="709"/>
        <w:jc w:val="both"/>
      </w:pPr>
      <w:r w:rsidRPr="00DC61AD">
        <w:rPr>
          <w:u w:val="single"/>
        </w:rPr>
        <w:t>Звенит звонок, начинается второй урок.</w:t>
      </w:r>
      <w:r w:rsidRPr="00DC61AD">
        <w:t xml:space="preserve"> Родители садятся на свои места. </w:t>
      </w:r>
    </w:p>
    <w:p w:rsidR="004B7C64" w:rsidRDefault="004B7C64" w:rsidP="0058142A">
      <w:pPr>
        <w:pStyle w:val="NormalWeb"/>
        <w:spacing w:before="0" w:beforeAutospacing="0" w:after="0" w:afterAutospacing="0" w:line="360" w:lineRule="auto"/>
        <w:ind w:firstLine="709"/>
        <w:jc w:val="both"/>
      </w:pPr>
      <w:r>
        <w:t xml:space="preserve">- </w:t>
      </w:r>
      <w:r w:rsidRPr="00DC61AD">
        <w:t>Ребята, а что мы с вами делаем после зарядки? Дети отвечают: идем завтракать. Правильно</w:t>
      </w:r>
      <w:r>
        <w:t>. Д</w:t>
      </w:r>
      <w:r w:rsidRPr="00DC61AD">
        <w:t xml:space="preserve">авайте научим наших родителей правильно завтракать, ведь не секрет, что некоторые родители этого не умеют, и вместо полезной еды по утрам кушают не то, что надо. А то и вовсе не завтракают. Присаживайтесь к своим родителям и давайте посмотрим на экран. Какие продукты полезно кушать на завтрак, а какие нет?  На экране будут появляться картинки с продуктами питания, если это полезный продукт, то вы показываете зеленую карточку, а если нет, то красную. </w:t>
      </w:r>
    </w:p>
    <w:p w:rsidR="004B7C64" w:rsidRPr="00DC61AD" w:rsidRDefault="004B7C64" w:rsidP="0058142A">
      <w:pPr>
        <w:pStyle w:val="NormalWeb"/>
        <w:spacing w:before="0" w:beforeAutospacing="0" w:after="0" w:afterAutospacing="0" w:line="360" w:lineRule="auto"/>
        <w:ind w:firstLine="709"/>
        <w:jc w:val="both"/>
      </w:pPr>
      <w:r>
        <w:t>Проводится викторина.</w:t>
      </w:r>
    </w:p>
    <w:p w:rsidR="004B7C64" w:rsidRDefault="004B7C64" w:rsidP="00DC61AD">
      <w:pPr>
        <w:pStyle w:val="NormalWeb"/>
        <w:spacing w:before="0" w:beforeAutospacing="0" w:after="0" w:afterAutospacing="0" w:line="360" w:lineRule="auto"/>
        <w:ind w:firstLine="709"/>
        <w:jc w:val="both"/>
      </w:pPr>
      <w:r>
        <w:t xml:space="preserve">- </w:t>
      </w:r>
      <w:r w:rsidRPr="00DC61AD">
        <w:t>Ну что</w:t>
      </w:r>
      <w:r>
        <w:t>,</w:t>
      </w:r>
      <w:r w:rsidRPr="00DC61AD">
        <w:t xml:space="preserve"> с этим заданием вы все справились на пятерку, а теперь давайте посмотрим, смогут ли наш родители правильно накрыть стол для завтрака. Ребята</w:t>
      </w:r>
      <w:r>
        <w:t>,</w:t>
      </w:r>
      <w:r w:rsidRPr="00DC61AD">
        <w:t xml:space="preserve"> выходите на линию старта и стройтесь в три колонны. Каждая колонна напротив столиков, за которыми сидят ваши родители. </w:t>
      </w:r>
    </w:p>
    <w:p w:rsidR="004B7C64" w:rsidRPr="00DC61AD" w:rsidRDefault="004B7C64" w:rsidP="00DC61AD">
      <w:pPr>
        <w:pStyle w:val="NormalWeb"/>
        <w:spacing w:before="0" w:beforeAutospacing="0" w:after="0" w:afterAutospacing="0" w:line="360" w:lineRule="auto"/>
        <w:ind w:firstLine="709"/>
        <w:jc w:val="both"/>
      </w:pPr>
      <w:r w:rsidRPr="00DC61AD">
        <w:t>Проводится эстафета. По команде марш каждый участник бежит к столу и передает предмет необходимый для сервировки стола к завтраку (в руках у детей скатерть, салфетки, салфетницы, тарелки, ложки, кружки, украшения). Родители сервируют стол к завтраку. Побеждает команда, чей столик оформлен быстрей и красивей. (Победители получают «5»).</w:t>
      </w:r>
    </w:p>
    <w:p w:rsidR="004B7C64" w:rsidRDefault="004B7C64" w:rsidP="00DC61AD">
      <w:pPr>
        <w:pStyle w:val="NormalWeb"/>
        <w:spacing w:before="0" w:beforeAutospacing="0" w:after="0" w:afterAutospacing="0" w:line="360" w:lineRule="auto"/>
        <w:ind w:firstLine="709"/>
        <w:jc w:val="both"/>
      </w:pPr>
      <w:r>
        <w:t xml:space="preserve">- </w:t>
      </w:r>
      <w:r w:rsidRPr="00DC61AD">
        <w:t>Вы все справились с этим заданием. А вот вам</w:t>
      </w:r>
      <w:r>
        <w:t>, ребята,</w:t>
      </w:r>
      <w:r w:rsidRPr="00DC61AD">
        <w:t xml:space="preserve"> задача потрудней. Представьте себе, что мама уехала в командировку, и вы остались с бабушкой и папой. У вас кончились продукты, что делать? </w:t>
      </w:r>
      <w:r>
        <w:t>(</w:t>
      </w:r>
      <w:r w:rsidRPr="00DC61AD">
        <w:t>Дети предла</w:t>
      </w:r>
      <w:r>
        <w:t xml:space="preserve">гают варианты решения проблемы: </w:t>
      </w:r>
      <w:r w:rsidRPr="00DC61AD">
        <w:t>отправить в магазин бабуш</w:t>
      </w:r>
      <w:r>
        <w:t>ку, папу, заказать по интернету и т.д. П</w:t>
      </w:r>
      <w:r w:rsidRPr="00DC61AD">
        <w:t>одводим детей к тому, что в маг</w:t>
      </w:r>
      <w:r>
        <w:t xml:space="preserve">азин </w:t>
      </w:r>
      <w:r w:rsidRPr="00DC61AD">
        <w:t xml:space="preserve">придется сходить самим). </w:t>
      </w:r>
    </w:p>
    <w:p w:rsidR="004B7C64" w:rsidRPr="00DC61AD" w:rsidRDefault="004B7C64" w:rsidP="00DC61AD">
      <w:pPr>
        <w:pStyle w:val="NormalWeb"/>
        <w:spacing w:before="0" w:beforeAutospacing="0" w:after="0" w:afterAutospacing="0" w:line="360" w:lineRule="auto"/>
        <w:ind w:firstLine="709"/>
        <w:jc w:val="both"/>
      </w:pPr>
      <w:r w:rsidRPr="00DC61AD">
        <w:t>Проводится эстафета, кто принесет домой только полезные продукты. На линии старта строятся три команды, на линии финиша «дом» столики родителей. Посередине зала магазин с разными продуктами (полезными и не полезными). По команде марш первый участник с корзиной для продуктов в руках добегает до магазина, выбирает только полезный продукт, приносит его домой, возвращается обратно и передает корзинку следующему участнику.   После окончания эстафеты дети самостоятельно дают оценку своим действиям и рассказывают своим родителям, чем полезны продукты, которые они принесли домой.</w:t>
      </w:r>
    </w:p>
    <w:p w:rsidR="004B7C64" w:rsidRDefault="004B7C64" w:rsidP="00DC61AD">
      <w:pPr>
        <w:pStyle w:val="NormalWeb"/>
        <w:spacing w:before="0" w:beforeAutospacing="0" w:after="0" w:afterAutospacing="0" w:line="360" w:lineRule="auto"/>
        <w:ind w:firstLine="709"/>
        <w:jc w:val="both"/>
      </w:pPr>
      <w:r w:rsidRPr="00DC61AD">
        <w:rPr>
          <w:u w:val="single"/>
        </w:rPr>
        <w:t>Звенит звонок, начинается третий урок.</w:t>
      </w:r>
      <w:r w:rsidRPr="00DC61AD">
        <w:t xml:space="preserve"> Дети присаживаются к родителям. На экране появляется грустный медвежонок, он косолапы</w:t>
      </w:r>
      <w:r>
        <w:t>й</w:t>
      </w:r>
      <w:r w:rsidRPr="00DC61AD">
        <w:t xml:space="preserve"> и неуклюжий. Медвежонок рассказывает ребятам о том, что у него все время болят ножки, он не может долго бегать и все время устает от ходьбы, и просит ребят помочь ему вылечить ножки. Дети высказываются, называют причины болезни медвежонка и предлагают разные варианты, как помочь мишке. В это время в зале выкладывается тропа здоровья, состоящая из разных массажных дорожек и препятствий. Когда все становится ясным, инструктор предлагает детям научит медвежонка и своих родителей коррекционным упражнениям по профилактике плоскостопия. Дети и родителям снимают обувь и идут по тропе здоровья разными способами ходьбы по показу инструктора под музыку. Затем берут массажные мячики</w:t>
      </w:r>
      <w:r>
        <w:t>,</w:t>
      </w:r>
      <w:r w:rsidRPr="00DC61AD">
        <w:t xml:space="preserve"> и дети учат своих родителей выполнять различные упражнения с массажным мячом, которые освоили на занятиях физкультурой.  </w:t>
      </w:r>
    </w:p>
    <w:p w:rsidR="004B7C64" w:rsidRPr="00DC61AD" w:rsidRDefault="004B7C64" w:rsidP="00DC61AD">
      <w:pPr>
        <w:pStyle w:val="NormalWeb"/>
        <w:spacing w:before="0" w:beforeAutospacing="0" w:after="0" w:afterAutospacing="0" w:line="360" w:lineRule="auto"/>
        <w:ind w:firstLine="709"/>
        <w:jc w:val="both"/>
      </w:pPr>
      <w:r w:rsidRPr="00DC61AD">
        <w:t>После этого проводится игра «Кто больше соберет предметов». На середине ковра рассыпаются</w:t>
      </w:r>
      <w:r>
        <w:t>: орехи, фасоль, кнопки от мозаи</w:t>
      </w:r>
      <w:r w:rsidRPr="00DC61AD">
        <w:t>ки, крупные бусинки и т.д. Каждая семья кладет обруч на край ковра по кругу и по общей команде начинают собирать различные предметы только стопами ног и относят их к себе в «дом – обруч». Игра заканчивается, когда все предметы собраны. (Дети ставят пятерки своим родителям за правильно исполненные упражнения, а инструктор дополнительно дает «5» семье собравшей больше всех предметов).</w:t>
      </w:r>
    </w:p>
    <w:p w:rsidR="004B7C64" w:rsidRPr="00DC61AD" w:rsidRDefault="004B7C64" w:rsidP="00DC61AD">
      <w:pPr>
        <w:pStyle w:val="c2"/>
        <w:spacing w:before="0" w:beforeAutospacing="0" w:after="0" w:afterAutospacing="0" w:line="360" w:lineRule="auto"/>
        <w:ind w:firstLine="709"/>
        <w:jc w:val="both"/>
      </w:pPr>
      <w:r w:rsidRPr="00DC61AD">
        <w:rPr>
          <w:u w:val="single"/>
        </w:rPr>
        <w:t>Звенит звонок, начинается четвертый урок.</w:t>
      </w:r>
      <w:r w:rsidRPr="00DC61AD">
        <w:t xml:space="preserve">  На экране появляется весь укутанный болезненного вида персонаж. Он кашляет, чихает, охает и жалуется, как надоело ему постоянно болеть. Перед родителями и детьми ставится проблема. Почему это происходит с людьми  и что надо делать, чтобы человек болел простудными заболеваниями как можно реже. Дети и родители высказываются, дают советы делятся своим опытом. После дискуссии инструктор предлагает еще один полезный способ профилактики простудных заболеваний. Это дыхательная гимнастика Александры Николаевны Стрельниковой.</w:t>
      </w:r>
      <w:r w:rsidRPr="00DC61AD">
        <w:rPr>
          <w:rStyle w:val="c1"/>
        </w:rPr>
        <w:t> </w:t>
      </w:r>
      <w:r w:rsidRPr="00DC61AD">
        <w:t>Для этой гимнастики нужен один квадратный метр, чтобы стоять и открытая форточка, чтобы дышать! Гимнастика основана на резком вдохе с одновременным выполнением какого – либо движения и свободном выдохе. Для начала возьмите, пожалуйста, бумажные носовые платочки, очистите свои носик</w:t>
      </w:r>
      <w:r>
        <w:t>и</w:t>
      </w:r>
      <w:r w:rsidRPr="00DC61AD">
        <w:t xml:space="preserve"> и выходите на середину зала. Приступим к упражнениям. Все упражнения выполним по 8 раз.</w:t>
      </w:r>
    </w:p>
    <w:p w:rsidR="004B7C64" w:rsidRPr="00DC61AD" w:rsidRDefault="004B7C64" w:rsidP="00DC61AD">
      <w:pPr>
        <w:pStyle w:val="c2"/>
        <w:spacing w:before="0" w:beforeAutospacing="0" w:after="0" w:afterAutospacing="0" w:line="360" w:lineRule="auto"/>
        <w:ind w:firstLine="709"/>
        <w:jc w:val="both"/>
      </w:pPr>
      <w:r w:rsidRPr="00DC61AD">
        <w:rPr>
          <w:b/>
        </w:rPr>
        <w:t xml:space="preserve"> Первое упражнение </w:t>
      </w:r>
      <w:r w:rsidRPr="00DC61AD">
        <w:rPr>
          <w:rStyle w:val="c3"/>
          <w:b/>
        </w:rPr>
        <w:t xml:space="preserve"> </w:t>
      </w:r>
      <w:r w:rsidRPr="00DC61AD">
        <w:rPr>
          <w:b/>
          <w:bCs/>
          <w:shd w:val="clear" w:color="auto" w:fill="FFFFFF"/>
        </w:rPr>
        <w:t>1. «Ладошки»</w:t>
      </w:r>
      <w:r w:rsidRPr="00DC61AD">
        <w:rPr>
          <w:shd w:val="clear" w:color="auto" w:fill="FFFFFF"/>
        </w:rPr>
        <w:t xml:space="preserve"> И.П. встаньте прямо, согните руки в локтях и «покажите ладони зрителю». Делайте шумные, короткие вдохи носом и одновременно сжимайте ладони в кулаки.</w:t>
      </w:r>
      <w:r w:rsidRPr="00DC61AD">
        <w:rPr>
          <w:rStyle w:val="apple-converted-space"/>
          <w:shd w:val="clear" w:color="auto" w:fill="FFFFFF"/>
        </w:rPr>
        <w:t> </w:t>
      </w:r>
      <w:r w:rsidRPr="00DC61AD">
        <w:rPr>
          <w:shd w:val="clear" w:color="auto" w:fill="FFFFFF"/>
        </w:rPr>
        <w:t>Вдох носом – активный, выдох через рот - абсолютно пассивный, неслышный.</w:t>
      </w:r>
      <w:r w:rsidRPr="00DC61AD">
        <w:t xml:space="preserve"> </w:t>
      </w:r>
    </w:p>
    <w:p w:rsidR="004B7C64" w:rsidRPr="00DC61AD" w:rsidRDefault="004B7C64" w:rsidP="00DC61AD">
      <w:pPr>
        <w:pStyle w:val="c2"/>
        <w:spacing w:before="0" w:beforeAutospacing="0" w:after="0" w:afterAutospacing="0" w:line="360" w:lineRule="auto"/>
        <w:ind w:firstLine="709"/>
        <w:jc w:val="both"/>
      </w:pPr>
      <w:r w:rsidRPr="00DC61AD">
        <w:rPr>
          <w:rStyle w:val="c3"/>
          <w:b/>
        </w:rPr>
        <w:t>Упражнение 2.</w:t>
      </w:r>
      <w:r w:rsidRPr="00DC61AD">
        <w:rPr>
          <w:b/>
          <w:shd w:val="clear" w:color="auto" w:fill="FFFFFF"/>
        </w:rPr>
        <w:t xml:space="preserve"> «Погончики» </w:t>
      </w:r>
      <w:r w:rsidRPr="00DC61AD">
        <w:rPr>
          <w:rStyle w:val="c3"/>
          <w:b/>
        </w:rPr>
        <w:t xml:space="preserve"> </w:t>
      </w:r>
      <w:r w:rsidRPr="00DC61AD">
        <w:rPr>
          <w:shd w:val="clear" w:color="auto" w:fill="FFFFFF"/>
        </w:rPr>
        <w:t>И.П. встаньте прямо, кисти рук сожмите в кулаки и прижмите к животу, на уровне пояса. В момент вдоха резко толкайте кулаки вниз к полу. Затем кисти рук возвращаются в и.п. и выполняем спокойный выдох. Выше пояса кисти не поднимать.</w:t>
      </w:r>
      <w:r w:rsidRPr="00DC61AD">
        <w:t xml:space="preserve"> </w:t>
      </w:r>
    </w:p>
    <w:p w:rsidR="004B7C64" w:rsidRPr="00DC61AD" w:rsidRDefault="004B7C64" w:rsidP="00DC61AD">
      <w:pPr>
        <w:pStyle w:val="c2"/>
        <w:spacing w:before="0" w:beforeAutospacing="0" w:after="0" w:afterAutospacing="0" w:line="360" w:lineRule="auto"/>
        <w:ind w:firstLine="709"/>
        <w:jc w:val="both"/>
        <w:rPr>
          <w:rStyle w:val="c3"/>
        </w:rPr>
      </w:pPr>
      <w:r w:rsidRPr="00DC61AD">
        <w:rPr>
          <w:rStyle w:val="c3"/>
          <w:b/>
        </w:rPr>
        <w:t>Упражнение 3.  «</w:t>
      </w:r>
      <w:r w:rsidRPr="00DC61AD">
        <w:rPr>
          <w:b/>
          <w:bCs/>
          <w:shd w:val="clear" w:color="auto" w:fill="FFFFFF"/>
        </w:rPr>
        <w:t>Насос»</w:t>
      </w:r>
      <w:r w:rsidRPr="00DC61AD">
        <w:rPr>
          <w:rStyle w:val="apple-converted-space"/>
          <w:b/>
          <w:bCs/>
          <w:shd w:val="clear" w:color="auto" w:fill="FFFFFF"/>
        </w:rPr>
        <w:t> </w:t>
      </w:r>
      <w:r w:rsidRPr="00DC61AD">
        <w:rPr>
          <w:shd w:val="clear" w:color="auto" w:fill="FFFFFF"/>
        </w:rPr>
        <w:t>(«Накачивание шины"). И.П. встаньте прямо, ноги чуть уже ширины плеч, руки вдоль туловища. Сделайте легкий поклон (руками тянуться к полу, но не касаться его) и одновременно - шумный и короткий вдох носом (во второй половине поклона). Вдох должен кончиться вместе с поклоном. Слегка приподняться, но не выпрямляться, и снова поклон и короткий, шумный вдох "с пола". Поклоны делаются ритмично и легко, низко не кланяйтесь, достаточно поклона в пояс. Спина круглая, а не прямая, голова опущена.</w:t>
      </w:r>
      <w:r w:rsidRPr="00DC61AD">
        <w:t xml:space="preserve"> Выполняем упражнение в </w:t>
      </w:r>
      <w:r w:rsidRPr="00DC61AD">
        <w:rPr>
          <w:shd w:val="clear" w:color="auto" w:fill="FFFFFF"/>
        </w:rPr>
        <w:t>темпе ритма строевого шага.</w:t>
      </w:r>
      <w:r w:rsidRPr="00DC61AD">
        <w:rPr>
          <w:rStyle w:val="c3"/>
        </w:rPr>
        <w:t xml:space="preserve"> </w:t>
      </w:r>
    </w:p>
    <w:p w:rsidR="004B7C64" w:rsidRPr="00DC61AD" w:rsidRDefault="004B7C64" w:rsidP="00DC61AD">
      <w:pPr>
        <w:pStyle w:val="c2"/>
        <w:spacing w:before="0" w:beforeAutospacing="0" w:after="0" w:afterAutospacing="0" w:line="360" w:lineRule="auto"/>
        <w:ind w:firstLine="709"/>
        <w:jc w:val="both"/>
        <w:rPr>
          <w:shd w:val="clear" w:color="auto" w:fill="FFFFFF"/>
        </w:rPr>
      </w:pPr>
      <w:r w:rsidRPr="00DC61AD">
        <w:rPr>
          <w:rStyle w:val="c3"/>
          <w:b/>
        </w:rPr>
        <w:t xml:space="preserve">Упражнение 4.  </w:t>
      </w:r>
      <w:r w:rsidRPr="00DC61AD">
        <w:rPr>
          <w:b/>
          <w:bCs/>
          <w:shd w:val="clear" w:color="auto" w:fill="FFFFFF"/>
        </w:rPr>
        <w:t>«Кошка»</w:t>
      </w:r>
      <w:r w:rsidRPr="00DC61AD">
        <w:rPr>
          <w:rStyle w:val="apple-converted-space"/>
          <w:b/>
          <w:bCs/>
          <w:shd w:val="clear" w:color="auto" w:fill="FFFFFF"/>
        </w:rPr>
        <w:t> </w:t>
      </w:r>
      <w:r w:rsidRPr="00DC61AD">
        <w:rPr>
          <w:shd w:val="clear" w:color="auto" w:fill="FFFFFF"/>
        </w:rPr>
        <w:t xml:space="preserve"> И.П. встаньте прямо, ноги чуть уже ширины плеч (ступни ног не должны отрываться от пола). Сделайте танцевальное приседание и одновременно поворот туловища вправо - резкий, короткий вдох. Затем такое же приседание с поворотом влево и тоже короткий, шумный вдох. Выдохи происходят между вдохами сами, непроизвольно. Колени слегка сгибайте и выпрямляйте (приседание легкое, пружинистое, глубоко не приседать). Руками делайте хватательные движения справа и слева на уровне пояса. Спина абсолютно прямая, поворот - только в талии. </w:t>
      </w:r>
    </w:p>
    <w:p w:rsidR="004B7C64" w:rsidRPr="00DC61AD" w:rsidRDefault="004B7C64" w:rsidP="00DC61AD">
      <w:pPr>
        <w:pStyle w:val="c2"/>
        <w:spacing w:before="0" w:beforeAutospacing="0" w:after="0" w:afterAutospacing="0" w:line="360" w:lineRule="auto"/>
        <w:ind w:firstLine="709"/>
        <w:jc w:val="both"/>
        <w:rPr>
          <w:shd w:val="clear" w:color="auto" w:fill="FFFFFF"/>
        </w:rPr>
      </w:pPr>
      <w:r w:rsidRPr="00DC61AD">
        <w:rPr>
          <w:shd w:val="clear" w:color="auto" w:fill="FFFFFF"/>
        </w:rPr>
        <w:t xml:space="preserve"> </w:t>
      </w:r>
      <w:r w:rsidRPr="00DC61AD">
        <w:rPr>
          <w:rStyle w:val="c3"/>
          <w:b/>
        </w:rPr>
        <w:t xml:space="preserve">Упражнение 5. </w:t>
      </w:r>
      <w:r w:rsidRPr="00DC61AD">
        <w:rPr>
          <w:rStyle w:val="c3"/>
        </w:rPr>
        <w:t>«</w:t>
      </w:r>
      <w:r w:rsidRPr="00DC61AD">
        <w:rPr>
          <w:b/>
          <w:bCs/>
          <w:shd w:val="clear" w:color="auto" w:fill="FFFFFF"/>
        </w:rPr>
        <w:t>Обними плечи»</w:t>
      </w:r>
      <w:r w:rsidRPr="00DC61AD">
        <w:rPr>
          <w:rStyle w:val="apple-converted-space"/>
          <w:b/>
          <w:bCs/>
          <w:shd w:val="clear" w:color="auto" w:fill="FFFFFF"/>
        </w:rPr>
        <w:t> </w:t>
      </w:r>
      <w:r w:rsidRPr="00DC61AD">
        <w:rPr>
          <w:shd w:val="clear" w:color="auto" w:fill="FFFFFF"/>
        </w:rPr>
        <w:t>(вдох на сжатии грудной клетки). И.П. встаньте прямо, руки согнуты в локтях и подняты на уровень плеч. Бросайте руки навстречу друг другу до отказа, как бы обнимая себя за плечи. И одновременно с каждым «объятием» резко «шмыгайте» носом. Руки в момент «объятия» идут параллельно друг другу, а не</w:t>
      </w:r>
      <w:r w:rsidRPr="00DC61AD">
        <w:rPr>
          <w:rStyle w:val="apple-converted-space"/>
          <w:shd w:val="clear" w:color="auto" w:fill="FFFFFF"/>
        </w:rPr>
        <w:t> </w:t>
      </w:r>
      <w:hyperlink r:id="rId7" w:history="1">
        <w:r w:rsidRPr="00DC61AD">
          <w:rPr>
            <w:rStyle w:val="Hyperlink"/>
            <w:color w:val="auto"/>
            <w:u w:val="none"/>
            <w:shd w:val="clear" w:color="auto" w:fill="FFFFFF"/>
          </w:rPr>
          <w:t>крест</w:t>
        </w:r>
      </w:hyperlink>
      <w:r w:rsidRPr="00DC61AD">
        <w:rPr>
          <w:shd w:val="clear" w:color="auto" w:fill="FFFFFF"/>
        </w:rPr>
        <w:t>-накрест, ни в коем случае их не менять (при этом все равно, какая рука сверху - правая или левая). Широко в стороны не разводить и не напрягать.</w:t>
      </w:r>
    </w:p>
    <w:p w:rsidR="004B7C64" w:rsidRPr="00DC61AD" w:rsidRDefault="004B7C64" w:rsidP="00DC61AD">
      <w:pPr>
        <w:pStyle w:val="c2"/>
        <w:spacing w:before="0" w:beforeAutospacing="0" w:after="0" w:afterAutospacing="0" w:line="360" w:lineRule="auto"/>
        <w:ind w:firstLine="709"/>
        <w:jc w:val="both"/>
        <w:rPr>
          <w:shd w:val="clear" w:color="auto" w:fill="FFFFFF"/>
        </w:rPr>
      </w:pPr>
      <w:r w:rsidRPr="00DC61AD">
        <w:rPr>
          <w:shd w:val="clear" w:color="auto" w:fill="FFFFFF"/>
        </w:rPr>
        <w:t xml:space="preserve"> </w:t>
      </w:r>
      <w:r w:rsidRPr="00DC61AD">
        <w:rPr>
          <w:b/>
          <w:shd w:val="clear" w:color="auto" w:fill="FFFFFF"/>
        </w:rPr>
        <w:t xml:space="preserve">Упражнение 6. </w:t>
      </w:r>
      <w:r w:rsidRPr="00DC61AD">
        <w:rPr>
          <w:b/>
          <w:bCs/>
          <w:shd w:val="clear" w:color="auto" w:fill="FFFFFF"/>
        </w:rPr>
        <w:t>«Большой маятник»</w:t>
      </w:r>
      <w:r w:rsidRPr="00DC61AD">
        <w:rPr>
          <w:rStyle w:val="apple-converted-space"/>
          <w:b/>
          <w:bCs/>
          <w:shd w:val="clear" w:color="auto" w:fill="FFFFFF"/>
        </w:rPr>
        <w:t> </w:t>
      </w:r>
      <w:r w:rsidRPr="00DC61AD">
        <w:rPr>
          <w:shd w:val="clear" w:color="auto" w:fill="FFFFFF"/>
        </w:rPr>
        <w:t xml:space="preserve">(«Насос» + «Обними плечи»). И.П. встаньте прямо, ноги чуть уже ширины плеч. Наклон вперед, руки тянутся к полу - вдох. И сразу без остановки, слегка прогнувшись в пояснице наклон назад - руки обнимают плечи - и тоже вдох. Кланяйтесь вперед - откидывайтесь назад, вдох "с пола" - вдох "с потолка". Выдох происходит в промежутке между вдохами сам, не задерживайте и не выталкивайте выдох. </w:t>
      </w:r>
    </w:p>
    <w:p w:rsidR="004B7C64" w:rsidRPr="00DC61AD" w:rsidRDefault="004B7C64" w:rsidP="00DC61AD">
      <w:pPr>
        <w:pStyle w:val="c2"/>
        <w:spacing w:before="0" w:beforeAutospacing="0" w:after="0" w:afterAutospacing="0" w:line="360" w:lineRule="auto"/>
        <w:ind w:firstLine="709"/>
        <w:jc w:val="both"/>
        <w:rPr>
          <w:shd w:val="clear" w:color="auto" w:fill="FFFFFF"/>
        </w:rPr>
      </w:pPr>
      <w:r w:rsidRPr="00DC61AD">
        <w:rPr>
          <w:b/>
          <w:shd w:val="clear" w:color="auto" w:fill="FFFFFF"/>
        </w:rPr>
        <w:t xml:space="preserve">Упражнение 7. </w:t>
      </w:r>
      <w:r w:rsidRPr="00DC61AD">
        <w:rPr>
          <w:b/>
          <w:bCs/>
          <w:shd w:val="clear" w:color="auto" w:fill="FFFFFF"/>
        </w:rPr>
        <w:t xml:space="preserve">«Повороты головы» </w:t>
      </w:r>
      <w:r w:rsidRPr="00DC61AD">
        <w:rPr>
          <w:rStyle w:val="apple-converted-space"/>
          <w:shd w:val="clear" w:color="auto" w:fill="FFFFFF"/>
        </w:rPr>
        <w:t> </w:t>
      </w:r>
      <w:r w:rsidRPr="00DC61AD">
        <w:rPr>
          <w:shd w:val="clear" w:color="auto" w:fill="FFFFFF"/>
        </w:rPr>
        <w:t>И.П. встаньте прямо, ноги чуть уже ширины плеч. Поверните голову вправо - сделайте шумный, короткий вдох с правой стороны. Затем поверните голову влево – «шмыгните» носом с левой стороны. Посередине голову не останавливать, шею не напрягать, вдох не тянуть.</w:t>
      </w:r>
    </w:p>
    <w:p w:rsidR="004B7C64" w:rsidRPr="00DC61AD" w:rsidRDefault="004B7C64" w:rsidP="00DC61AD">
      <w:pPr>
        <w:pStyle w:val="c2"/>
        <w:spacing w:before="0" w:beforeAutospacing="0" w:after="0" w:afterAutospacing="0" w:line="360" w:lineRule="auto"/>
        <w:ind w:firstLine="709"/>
        <w:jc w:val="both"/>
        <w:rPr>
          <w:shd w:val="clear" w:color="auto" w:fill="FFFFFF"/>
        </w:rPr>
      </w:pPr>
      <w:r w:rsidRPr="00DC61AD">
        <w:rPr>
          <w:b/>
          <w:shd w:val="clear" w:color="auto" w:fill="FFFFFF"/>
        </w:rPr>
        <w:t xml:space="preserve"> Упражнение 8. </w:t>
      </w:r>
      <w:r w:rsidRPr="00DC61AD">
        <w:rPr>
          <w:b/>
          <w:bCs/>
          <w:shd w:val="clear" w:color="auto" w:fill="FFFFFF"/>
        </w:rPr>
        <w:t xml:space="preserve"> «Ушки» </w:t>
      </w:r>
      <w:r w:rsidRPr="00DC61AD">
        <w:rPr>
          <w:rStyle w:val="apple-converted-space"/>
          <w:b/>
          <w:bCs/>
          <w:shd w:val="clear" w:color="auto" w:fill="FFFFFF"/>
        </w:rPr>
        <w:t> </w:t>
      </w:r>
      <w:r w:rsidRPr="00DC61AD">
        <w:rPr>
          <w:shd w:val="clear" w:color="auto" w:fill="FFFFFF"/>
        </w:rPr>
        <w:t>И.П. встаньте прямо, ноги чуть уже ширины плеч. Слегка наклоните голову вправо, правое ухо идет к правому плечу - шумный, короткий вдох. Затем слегка наклоните голову влево, левое ухо идет к левому плечу - тоже вдох. Смотреть надо прямо перед собой.</w:t>
      </w:r>
      <w:r w:rsidRPr="00DC61AD">
        <w:t xml:space="preserve"> </w:t>
      </w:r>
      <w:r w:rsidRPr="00DC61AD">
        <w:rPr>
          <w:shd w:val="clear" w:color="auto" w:fill="FFFFFF"/>
        </w:rPr>
        <w:t>Вдохи делаются одновременно с движениями. Выдох должен происходить после каждого вдоха (не открывайте широко рот).</w:t>
      </w:r>
    </w:p>
    <w:p w:rsidR="004B7C64" w:rsidRPr="00DC61AD" w:rsidRDefault="004B7C64" w:rsidP="00DC61AD">
      <w:pPr>
        <w:pStyle w:val="c2"/>
        <w:spacing w:before="0" w:beforeAutospacing="0" w:after="0" w:afterAutospacing="0" w:line="360" w:lineRule="auto"/>
        <w:ind w:firstLine="709"/>
        <w:jc w:val="both"/>
        <w:rPr>
          <w:shd w:val="clear" w:color="auto" w:fill="FFFFFF"/>
        </w:rPr>
      </w:pPr>
      <w:r w:rsidRPr="00DC61AD">
        <w:rPr>
          <w:shd w:val="clear" w:color="auto" w:fill="FFFFFF"/>
        </w:rPr>
        <w:t xml:space="preserve"> </w:t>
      </w:r>
      <w:r w:rsidRPr="00DC61AD">
        <w:rPr>
          <w:b/>
          <w:shd w:val="clear" w:color="auto" w:fill="FFFFFF"/>
        </w:rPr>
        <w:t>Упражнение 9. «</w:t>
      </w:r>
      <w:r w:rsidRPr="00DC61AD">
        <w:rPr>
          <w:b/>
          <w:bCs/>
          <w:shd w:val="clear" w:color="auto" w:fill="FFFFFF"/>
        </w:rPr>
        <w:t xml:space="preserve">Маятник головой» </w:t>
      </w:r>
      <w:r w:rsidRPr="00DC61AD">
        <w:rPr>
          <w:shd w:val="clear" w:color="auto" w:fill="FFFFFF"/>
        </w:rPr>
        <w:t xml:space="preserve"> И.П. встаньте прямо, ноги чуть уже ширины плеч. Опустите голову вниз (посмотрите на пол) - резкий, короткий вдох. Поднимите голову вверх (посмотрите на потолок) - тоже вдох. Выдох должен успевать «уходить» после каждого вдоха. Не задерживайте и не выталкивайте выдох (он должен уходить через рот, не видно и не слышно, в крайнем случае - тоже через нос). </w:t>
      </w:r>
    </w:p>
    <w:p w:rsidR="004B7C64" w:rsidRPr="00DC61AD" w:rsidRDefault="004B7C64" w:rsidP="00DC61AD">
      <w:pPr>
        <w:pStyle w:val="c2"/>
        <w:spacing w:before="0" w:beforeAutospacing="0" w:after="0" w:afterAutospacing="0" w:line="360" w:lineRule="auto"/>
        <w:ind w:firstLine="709"/>
        <w:jc w:val="both"/>
        <w:rPr>
          <w:shd w:val="clear" w:color="auto" w:fill="FFFFFF"/>
        </w:rPr>
      </w:pPr>
      <w:r w:rsidRPr="00DC61AD">
        <w:rPr>
          <w:b/>
          <w:shd w:val="clear" w:color="auto" w:fill="FFFFFF"/>
        </w:rPr>
        <w:t xml:space="preserve">Упражнение 10. </w:t>
      </w:r>
      <w:r w:rsidRPr="00DC61AD">
        <w:rPr>
          <w:b/>
          <w:bCs/>
          <w:shd w:val="clear" w:color="auto" w:fill="FFFFFF"/>
        </w:rPr>
        <w:t xml:space="preserve">«Перекаты» </w:t>
      </w:r>
      <w:r w:rsidRPr="00DC61AD">
        <w:rPr>
          <w:rStyle w:val="apple-converted-space"/>
          <w:b/>
          <w:bCs/>
          <w:shd w:val="clear" w:color="auto" w:fill="FFFFFF"/>
        </w:rPr>
        <w:t> </w:t>
      </w:r>
      <w:r w:rsidRPr="00DC61AD">
        <w:rPr>
          <w:shd w:val="clear" w:color="auto" w:fill="FFFFFF"/>
        </w:rPr>
        <w:t xml:space="preserve">И.П. левая нога впереди, правая сзади. Вся тяжесть тела на левой ноге, нога прямая, корпус тоже. Правая нога согнута в колене и отставлена назад на носок, чтобы не потерять равновесие (но на нее не опираться). Выполните легкое танцевальное приседание на левой ноге (нога в колене слегка сгибается), одновременно делая короткий вдох носом (после приседания левая нога мгновенно выпрямляется). Затем сразу же перенесите тяжесть тела на отставленную назад правую ногу (корпус прямой), и тоже на ней присядьте, одновременно резко «шмыгая» носом (левая нога на носке, для поддержания равновесия, согнута в колене, но на нее не опираться). Снова перенесите тяжесть тела на стоящую впереди левую ногу. </w:t>
      </w:r>
    </w:p>
    <w:p w:rsidR="004B7C64" w:rsidRPr="00DC61AD" w:rsidRDefault="004B7C64" w:rsidP="00DC61AD">
      <w:pPr>
        <w:pStyle w:val="c2"/>
        <w:spacing w:before="0" w:beforeAutospacing="0" w:after="0" w:afterAutospacing="0" w:line="360" w:lineRule="auto"/>
        <w:ind w:firstLine="709"/>
        <w:jc w:val="both"/>
        <w:rPr>
          <w:shd w:val="clear" w:color="auto" w:fill="FFFFFF"/>
        </w:rPr>
      </w:pPr>
      <w:r w:rsidRPr="00DC61AD">
        <w:rPr>
          <w:b/>
          <w:shd w:val="clear" w:color="auto" w:fill="FFFFFF"/>
        </w:rPr>
        <w:t xml:space="preserve">Упражнение 11. </w:t>
      </w:r>
      <w:r w:rsidRPr="00DC61AD">
        <w:rPr>
          <w:b/>
          <w:bCs/>
          <w:shd w:val="clear" w:color="auto" w:fill="FFFFFF"/>
        </w:rPr>
        <w:t>«Передний шаг</w:t>
      </w:r>
      <w:r w:rsidRPr="00DC61AD">
        <w:rPr>
          <w:bCs/>
          <w:shd w:val="clear" w:color="auto" w:fill="FFFFFF"/>
        </w:rPr>
        <w:t xml:space="preserve">» </w:t>
      </w:r>
      <w:r w:rsidRPr="00DC61AD">
        <w:rPr>
          <w:rStyle w:val="apple-converted-space"/>
          <w:bCs/>
          <w:shd w:val="clear" w:color="auto" w:fill="FFFFFF"/>
        </w:rPr>
        <w:t> </w:t>
      </w:r>
      <w:r w:rsidRPr="00DC61AD">
        <w:rPr>
          <w:shd w:val="clear" w:color="auto" w:fill="FFFFFF"/>
        </w:rPr>
        <w:t>И.П. встаньте прямо, ноги чуть уже ширины плеч. Поднимите левую ногу, согнутую в колене, вверх, до уровня живота (от колена нога прямая, носок тянуть вниз, как в балете). На правой ноге в этот момент сделайте легкое танцевальное приседание и короткий, шумный вдох. После приседания обе ноги должны обязательно на одно мгновение принять и.п. Затем поднимите правую ногу, согнутую в колене, а на левой слегка присядьте, и шумно «шмыгните» носом. Надо обязательно слегка присесть, тогда другая нога легко поднимется вверх до уровня живота. Корпус прямой.</w:t>
      </w:r>
      <w:r w:rsidRPr="00DC61AD">
        <w:t xml:space="preserve"> </w:t>
      </w:r>
      <w:r w:rsidRPr="00DC61AD">
        <w:rPr>
          <w:shd w:val="clear" w:color="auto" w:fill="FFFFFF"/>
        </w:rPr>
        <w:t xml:space="preserve">Можно одновременно с каждым приседанием и поднятием согнутого колена, делать легкое встречное движение кистей рук на уровне пояса. </w:t>
      </w:r>
    </w:p>
    <w:p w:rsidR="004B7C64" w:rsidRPr="00DC61AD" w:rsidRDefault="004B7C64" w:rsidP="00DC61AD">
      <w:pPr>
        <w:pStyle w:val="c2"/>
        <w:spacing w:before="0" w:beforeAutospacing="0" w:after="0" w:afterAutospacing="0" w:line="360" w:lineRule="auto"/>
        <w:ind w:firstLine="709"/>
        <w:jc w:val="both"/>
        <w:rPr>
          <w:shd w:val="clear" w:color="auto" w:fill="FFFFFF"/>
        </w:rPr>
      </w:pPr>
      <w:r w:rsidRPr="00DC61AD">
        <w:rPr>
          <w:b/>
          <w:shd w:val="clear" w:color="auto" w:fill="FFFFFF"/>
        </w:rPr>
        <w:t>Упражнение 12</w:t>
      </w:r>
      <w:r w:rsidRPr="00DC61AD">
        <w:rPr>
          <w:shd w:val="clear" w:color="auto" w:fill="FFFFFF"/>
        </w:rPr>
        <w:t xml:space="preserve"> </w:t>
      </w:r>
      <w:r w:rsidRPr="00DC61AD">
        <w:rPr>
          <w:b/>
          <w:bCs/>
          <w:shd w:val="clear" w:color="auto" w:fill="FFFFFF"/>
        </w:rPr>
        <w:t xml:space="preserve">«Задний шаг» </w:t>
      </w:r>
      <w:r w:rsidRPr="00DC61AD">
        <w:rPr>
          <w:rStyle w:val="apple-converted-space"/>
          <w:b/>
          <w:bCs/>
          <w:shd w:val="clear" w:color="auto" w:fill="FFFFFF"/>
        </w:rPr>
        <w:t> </w:t>
      </w:r>
      <w:r w:rsidRPr="00DC61AD">
        <w:rPr>
          <w:shd w:val="clear" w:color="auto" w:fill="FFFFFF"/>
        </w:rPr>
        <w:t>И.П. то же. Отведите левую ногу, согнутую в колене, назад, как бы хлопая себя пяткой по ягодицам. На правой ноге в этот момент слегка присядьте и шумно «шмыгните» носом. Затем обе ноги на одно мгновение верните в и.п. - выдох сделан. После этого отводите назад согнутую в колене правую ногу, а на левой, делайте легкое танцевальное приседание.</w:t>
      </w:r>
    </w:p>
    <w:p w:rsidR="004B7C64" w:rsidRDefault="004B7C64" w:rsidP="00DC61AD">
      <w:pPr>
        <w:pStyle w:val="c2"/>
        <w:spacing w:before="0" w:beforeAutospacing="0" w:after="0" w:afterAutospacing="0" w:line="360" w:lineRule="auto"/>
        <w:ind w:firstLine="709"/>
        <w:jc w:val="both"/>
      </w:pPr>
      <w:r>
        <w:t xml:space="preserve">- </w:t>
      </w:r>
      <w:r w:rsidRPr="00DC61AD">
        <w:t xml:space="preserve">Вы все замечательно справились с дыхательной гимнастикой А. Н. Стрельниковой, но самое главное мы насытили наш организм кислородом, улучшили обменные процессы, потренировали все части тела с головы до ног,  подняли настроение и узнали еще один способ как вырасти здоровым. </w:t>
      </w:r>
      <w:r>
        <w:t>И как в настоящей школе, я задаю вам домашнее задание: выполнять дыхательную гимнастику ежедневно и научить всех членов семьи вести здоровый образ жизни!</w:t>
      </w:r>
    </w:p>
    <w:p w:rsidR="004B7C64" w:rsidRPr="00DC61AD" w:rsidRDefault="004B7C64" w:rsidP="00DC61AD">
      <w:pPr>
        <w:pStyle w:val="c2"/>
        <w:spacing w:before="0" w:beforeAutospacing="0" w:after="0" w:afterAutospacing="0" w:line="360" w:lineRule="auto"/>
        <w:ind w:firstLine="709"/>
        <w:jc w:val="both"/>
        <w:rPr>
          <w:rStyle w:val="c7"/>
          <w:shd w:val="clear" w:color="auto" w:fill="FFFFFF"/>
        </w:rPr>
      </w:pPr>
      <w:r>
        <w:t xml:space="preserve">- </w:t>
      </w:r>
      <w:r w:rsidRPr="00DC61AD">
        <w:t xml:space="preserve">А теперь друзья я предлагаю вам нарисовать «Семейный портрет здоровья».  Для этого присаживайтесь на свои места, берите листок бумаги,  трубочку для сока, краски и приступайте к творческому заданию. </w:t>
      </w:r>
      <w:r>
        <w:t>(</w:t>
      </w:r>
      <w:r w:rsidRPr="00DC61AD">
        <w:rPr>
          <w:rStyle w:val="c7"/>
          <w:shd w:val="clear" w:color="auto" w:fill="FFFFFF"/>
        </w:rPr>
        <w:t>Дети</w:t>
      </w:r>
      <w:r>
        <w:rPr>
          <w:rStyle w:val="c7"/>
          <w:shd w:val="clear" w:color="auto" w:fill="FFFFFF"/>
        </w:rPr>
        <w:t>,</w:t>
      </w:r>
      <w:r w:rsidRPr="00DC61AD">
        <w:rPr>
          <w:rStyle w:val="c7"/>
          <w:shd w:val="clear" w:color="auto" w:fill="FFFFFF"/>
        </w:rPr>
        <w:t xml:space="preserve"> вместе с родителями выдувают на листе бумаги с помощью разноцветных красок и трубочек «Семейный портрет здоровья». После завершения работы родители вместе с детьми строятся полукругом и показывают всем получившиеся портреты. За выполненное задание</w:t>
      </w:r>
      <w:r>
        <w:rPr>
          <w:rStyle w:val="c7"/>
          <w:shd w:val="clear" w:color="auto" w:fill="FFFFFF"/>
        </w:rPr>
        <w:t>,</w:t>
      </w:r>
      <w:r w:rsidRPr="00DC61AD">
        <w:rPr>
          <w:rStyle w:val="c7"/>
          <w:shd w:val="clear" w:color="auto" w:fill="FFFFFF"/>
        </w:rPr>
        <w:t xml:space="preserve"> всем ставятся «5»</w:t>
      </w:r>
      <w:r>
        <w:rPr>
          <w:rStyle w:val="c7"/>
          <w:shd w:val="clear" w:color="auto" w:fill="FFFFFF"/>
        </w:rPr>
        <w:t>)</w:t>
      </w:r>
      <w:r w:rsidRPr="00DC61AD">
        <w:rPr>
          <w:rStyle w:val="c7"/>
          <w:shd w:val="clear" w:color="auto" w:fill="FFFFFF"/>
        </w:rPr>
        <w:t>.</w:t>
      </w:r>
    </w:p>
    <w:p w:rsidR="004B7C64" w:rsidRDefault="004B7C64" w:rsidP="00DC61AD">
      <w:pPr>
        <w:pStyle w:val="c2"/>
        <w:spacing w:before="0" w:beforeAutospacing="0" w:after="0" w:afterAutospacing="0" w:line="360" w:lineRule="auto"/>
        <w:ind w:firstLine="709"/>
        <w:jc w:val="both"/>
        <w:rPr>
          <w:rStyle w:val="c7"/>
          <w:shd w:val="clear" w:color="auto" w:fill="FFFFFF"/>
        </w:rPr>
      </w:pPr>
      <w:r>
        <w:rPr>
          <w:rStyle w:val="c7"/>
          <w:shd w:val="clear" w:color="auto" w:fill="FFFFFF"/>
        </w:rPr>
        <w:t xml:space="preserve">- </w:t>
      </w:r>
      <w:r w:rsidRPr="00DC61AD">
        <w:rPr>
          <w:rStyle w:val="c7"/>
          <w:shd w:val="clear" w:color="auto" w:fill="FFFFFF"/>
        </w:rPr>
        <w:t>На этой веселой ноте наше обучен</w:t>
      </w:r>
      <w:r>
        <w:rPr>
          <w:rStyle w:val="c7"/>
          <w:shd w:val="clear" w:color="auto" w:fill="FFFFFF"/>
        </w:rPr>
        <w:t>ие в «Школе З</w:t>
      </w:r>
      <w:r w:rsidRPr="00DC61AD">
        <w:rPr>
          <w:rStyle w:val="c7"/>
          <w:shd w:val="clear" w:color="auto" w:fill="FFFFFF"/>
        </w:rPr>
        <w:t>доровь</w:t>
      </w:r>
      <w:r>
        <w:rPr>
          <w:rStyle w:val="c7"/>
          <w:shd w:val="clear" w:color="auto" w:fill="FFFFFF"/>
        </w:rPr>
        <w:t>я»,</w:t>
      </w:r>
      <w:r w:rsidRPr="00DC61AD">
        <w:rPr>
          <w:rStyle w:val="c7"/>
          <w:shd w:val="clear" w:color="auto" w:fill="FFFFFF"/>
        </w:rPr>
        <w:t xml:space="preserve"> на сегодняшний день</w:t>
      </w:r>
      <w:r>
        <w:rPr>
          <w:rStyle w:val="c7"/>
          <w:shd w:val="clear" w:color="auto" w:fill="FFFFFF"/>
        </w:rPr>
        <w:t>,</w:t>
      </w:r>
      <w:r w:rsidRPr="00DC61AD">
        <w:rPr>
          <w:rStyle w:val="c7"/>
          <w:shd w:val="clear" w:color="auto" w:fill="FFFFFF"/>
        </w:rPr>
        <w:t xml:space="preserve"> подошло к концу. Все</w:t>
      </w:r>
      <w:r>
        <w:rPr>
          <w:rStyle w:val="c7"/>
          <w:shd w:val="clear" w:color="auto" w:fill="FFFFFF"/>
        </w:rPr>
        <w:t xml:space="preserve">м родителям, получившим сегодня </w:t>
      </w:r>
      <w:r w:rsidRPr="00DC61AD">
        <w:rPr>
          <w:rStyle w:val="c7"/>
          <w:shd w:val="clear" w:color="auto" w:fill="FFFFFF"/>
        </w:rPr>
        <w:t>«5»</w:t>
      </w:r>
      <w:r>
        <w:rPr>
          <w:rStyle w:val="c7"/>
          <w:shd w:val="clear" w:color="auto" w:fill="FFFFFF"/>
        </w:rPr>
        <w:t>,</w:t>
      </w:r>
      <w:r w:rsidRPr="00DC61AD">
        <w:rPr>
          <w:rStyle w:val="c7"/>
          <w:shd w:val="clear" w:color="auto" w:fill="FFFFFF"/>
        </w:rPr>
        <w:t xml:space="preserve"> бурные аплодисменты и буклеты – памятки с комплексами упражнений дыхательной гимнастики А.Н. Стрельниковой</w:t>
      </w:r>
      <w:r>
        <w:rPr>
          <w:rStyle w:val="c7"/>
          <w:shd w:val="clear" w:color="auto" w:fill="FFFFFF"/>
        </w:rPr>
        <w:t xml:space="preserve"> (Приложение 1)</w:t>
      </w:r>
      <w:r w:rsidRPr="00DC61AD">
        <w:rPr>
          <w:rStyle w:val="c7"/>
          <w:shd w:val="clear" w:color="auto" w:fill="FFFFFF"/>
        </w:rPr>
        <w:t xml:space="preserve">, нашим учителям – детям тоже бурные аплодисменты и полезное угощение </w:t>
      </w:r>
      <w:r>
        <w:rPr>
          <w:rStyle w:val="c7"/>
          <w:shd w:val="clear" w:color="auto" w:fill="FFFFFF"/>
        </w:rPr>
        <w:t xml:space="preserve"> -</w:t>
      </w:r>
      <w:r w:rsidRPr="00DC61AD">
        <w:rPr>
          <w:rStyle w:val="c7"/>
          <w:shd w:val="clear" w:color="auto" w:fill="FFFFFF"/>
        </w:rPr>
        <w:t>фрукты.</w:t>
      </w:r>
      <w:r>
        <w:rPr>
          <w:rStyle w:val="c7"/>
          <w:shd w:val="clear" w:color="auto" w:fill="FFFFFF"/>
        </w:rPr>
        <w:t xml:space="preserve"> До новых встреч, дорогие друзья, в нашей «Школе Здоровья».</w:t>
      </w:r>
    </w:p>
    <w:p w:rsidR="004B7C64" w:rsidRDefault="004B7C64" w:rsidP="00DC61AD">
      <w:pPr>
        <w:pStyle w:val="c2"/>
        <w:spacing w:before="0" w:beforeAutospacing="0" w:after="0" w:afterAutospacing="0" w:line="360" w:lineRule="auto"/>
        <w:ind w:firstLine="709"/>
        <w:jc w:val="both"/>
        <w:rPr>
          <w:rStyle w:val="c7"/>
          <w:shd w:val="clear" w:color="auto" w:fill="FFFFFF"/>
        </w:rPr>
      </w:pPr>
      <w:r w:rsidRPr="00DC61AD">
        <w:rPr>
          <w:rStyle w:val="c7"/>
          <w:shd w:val="clear" w:color="auto" w:fill="FFFFFF"/>
        </w:rPr>
        <w:t>Под музыку «Если хочешь быть здоров» все участники выходят из зала.</w:t>
      </w:r>
    </w:p>
    <w:p w:rsidR="004B7C64" w:rsidRDefault="004B7C64" w:rsidP="00DC61AD">
      <w:pPr>
        <w:pStyle w:val="c2"/>
        <w:spacing w:before="0" w:beforeAutospacing="0" w:after="0" w:afterAutospacing="0" w:line="360" w:lineRule="auto"/>
        <w:ind w:firstLine="709"/>
        <w:jc w:val="both"/>
        <w:rPr>
          <w:rStyle w:val="c7"/>
          <w:shd w:val="clear" w:color="auto" w:fill="FFFFFF"/>
        </w:rPr>
      </w:pPr>
    </w:p>
    <w:p w:rsidR="004B7C64" w:rsidRDefault="004B7C64" w:rsidP="00DC61AD">
      <w:pPr>
        <w:pStyle w:val="c2"/>
        <w:spacing w:before="0" w:beforeAutospacing="0" w:after="0" w:afterAutospacing="0" w:line="360" w:lineRule="auto"/>
        <w:ind w:firstLine="709"/>
        <w:jc w:val="both"/>
        <w:rPr>
          <w:rStyle w:val="c7"/>
          <w:shd w:val="clear" w:color="auto" w:fill="FFFFFF"/>
        </w:rPr>
      </w:pPr>
    </w:p>
    <w:p w:rsidR="004B7C64" w:rsidRDefault="004B7C64" w:rsidP="00DC61AD">
      <w:pPr>
        <w:pStyle w:val="c2"/>
        <w:spacing w:before="0" w:beforeAutospacing="0" w:after="0" w:afterAutospacing="0" w:line="360" w:lineRule="auto"/>
        <w:ind w:firstLine="709"/>
        <w:jc w:val="both"/>
        <w:rPr>
          <w:rStyle w:val="c7"/>
          <w:shd w:val="clear" w:color="auto" w:fill="FFFFFF"/>
        </w:rPr>
      </w:pPr>
      <w:r>
        <w:rPr>
          <w:rStyle w:val="c7"/>
          <w:shd w:val="clear" w:color="auto" w:fill="FFFFFF"/>
        </w:rPr>
        <w:t xml:space="preserve">Вывод: </w:t>
      </w:r>
    </w:p>
    <w:p w:rsidR="004B7C64" w:rsidRPr="00E34A88" w:rsidRDefault="004B7C64" w:rsidP="00E34A88">
      <w:pPr>
        <w:pStyle w:val="c2"/>
        <w:numPr>
          <w:ilvl w:val="0"/>
          <w:numId w:val="6"/>
        </w:numPr>
        <w:spacing w:before="0" w:beforeAutospacing="0" w:after="0" w:afterAutospacing="0" w:line="360" w:lineRule="auto"/>
        <w:jc w:val="both"/>
        <w:rPr>
          <w:rStyle w:val="c7"/>
        </w:rPr>
      </w:pPr>
      <w:bookmarkStart w:id="0" w:name="_GoBack"/>
      <w:bookmarkEnd w:id="0"/>
      <w:r>
        <w:rPr>
          <w:rStyle w:val="c7"/>
          <w:shd w:val="clear" w:color="auto" w:fill="FFFFFF"/>
        </w:rPr>
        <w:t>П</w:t>
      </w:r>
      <w:r w:rsidRPr="00E34A88">
        <w:rPr>
          <w:rStyle w:val="c7"/>
          <w:shd w:val="clear" w:color="auto" w:fill="FFFFFF"/>
        </w:rPr>
        <w:t xml:space="preserve">роведенное мероприятие принесло участникам </w:t>
      </w:r>
      <w:r w:rsidRPr="00E34A88">
        <w:rPr>
          <w:color w:val="000000"/>
          <w:shd w:val="clear" w:color="auto" w:fill="FFFFFF"/>
          <w:lang w:eastAsia="en-US"/>
        </w:rPr>
        <w:t xml:space="preserve">большое эмоциональное и эстетическое удовлетворение, объединило детей и взрослых </w:t>
      </w:r>
      <w:r>
        <w:rPr>
          <w:color w:val="000000"/>
          <w:shd w:val="clear" w:color="auto" w:fill="FFFFFF"/>
          <w:lang w:eastAsia="en-US"/>
        </w:rPr>
        <w:t>общими радостными переживаниями.</w:t>
      </w:r>
      <w:r w:rsidRPr="00E34A88">
        <w:rPr>
          <w:color w:val="000000"/>
          <w:shd w:val="clear" w:color="auto" w:fill="FFFFFF"/>
          <w:lang w:eastAsia="en-US"/>
        </w:rPr>
        <w:t> </w:t>
      </w:r>
      <w:r w:rsidRPr="00E34A88">
        <w:rPr>
          <w:rStyle w:val="c7"/>
          <w:shd w:val="clear" w:color="auto" w:fill="FFFFFF"/>
        </w:rPr>
        <w:t xml:space="preserve"> </w:t>
      </w:r>
    </w:p>
    <w:p w:rsidR="004B7C64" w:rsidRDefault="004B7C64" w:rsidP="00E34A88">
      <w:pPr>
        <w:pStyle w:val="c2"/>
        <w:numPr>
          <w:ilvl w:val="0"/>
          <w:numId w:val="6"/>
        </w:numPr>
        <w:spacing w:before="0" w:beforeAutospacing="0" w:after="0" w:afterAutospacing="0" w:line="360" w:lineRule="auto"/>
        <w:jc w:val="both"/>
      </w:pPr>
      <w:r>
        <w:t xml:space="preserve">Воспитанники и родители </w:t>
      </w:r>
      <w:r w:rsidRPr="00E34A88">
        <w:t xml:space="preserve">закрепили и </w:t>
      </w:r>
      <w:r w:rsidRPr="00E34A88">
        <w:rPr>
          <w:rStyle w:val="c7"/>
          <w:shd w:val="clear" w:color="auto" w:fill="FFFFFF"/>
        </w:rPr>
        <w:t xml:space="preserve">расширили свои </w:t>
      </w:r>
      <w:r w:rsidRPr="00E34A88">
        <w:t>знания об основах здорового образа жизни и профилактических мероприятиях для сохранения здоровья</w:t>
      </w:r>
      <w:r>
        <w:t>.</w:t>
      </w:r>
    </w:p>
    <w:p w:rsidR="004B7C64" w:rsidRPr="00E34A88" w:rsidRDefault="004B7C64" w:rsidP="00E34A88">
      <w:pPr>
        <w:pStyle w:val="c2"/>
        <w:numPr>
          <w:ilvl w:val="0"/>
          <w:numId w:val="6"/>
        </w:numPr>
        <w:spacing w:before="0" w:beforeAutospacing="0" w:after="0" w:afterAutospacing="0" w:line="360" w:lineRule="auto"/>
        <w:jc w:val="both"/>
      </w:pPr>
      <w:r>
        <w:t>Данное мероприятие способствовало ф</w:t>
      </w:r>
      <w:r w:rsidRPr="00E34A88">
        <w:t>ормирова</w:t>
      </w:r>
      <w:r>
        <w:t>нию</w:t>
      </w:r>
      <w:r w:rsidRPr="00E34A88">
        <w:t xml:space="preserve"> сознательно</w:t>
      </w:r>
      <w:r>
        <w:t>го отношения</w:t>
      </w:r>
      <w:r w:rsidRPr="00E34A88">
        <w:t xml:space="preserve"> воспитанников и их родителей к своему здоровью, воспит</w:t>
      </w:r>
      <w:r>
        <w:t xml:space="preserve">анию желания заботиться о своем здоровье и </w:t>
      </w:r>
      <w:r w:rsidRPr="00E34A88">
        <w:t>приобщ</w:t>
      </w:r>
      <w:r>
        <w:t>ению</w:t>
      </w:r>
      <w:r w:rsidRPr="00E34A88">
        <w:t xml:space="preserve"> к занятиям физической культурой.</w:t>
      </w:r>
    </w:p>
    <w:p w:rsidR="004B7C64" w:rsidRPr="00E34A88" w:rsidRDefault="004B7C64" w:rsidP="000600F7">
      <w:pPr>
        <w:pStyle w:val="c2"/>
        <w:numPr>
          <w:ilvl w:val="0"/>
          <w:numId w:val="6"/>
        </w:numPr>
        <w:spacing w:before="0" w:beforeAutospacing="0" w:after="0" w:afterAutospacing="0" w:line="360" w:lineRule="auto"/>
        <w:jc w:val="both"/>
      </w:pPr>
      <w:r w:rsidRPr="00E34A88">
        <w:rPr>
          <w:shd w:val="clear" w:color="auto" w:fill="FFFFFF"/>
        </w:rPr>
        <w:t>Родители получили представление, о том в какие полезные для здоровья и веселые игры можно играть дома с ребенком</w:t>
      </w:r>
      <w:r>
        <w:rPr>
          <w:shd w:val="clear" w:color="auto" w:fill="FFFFFF"/>
        </w:rPr>
        <w:t>.</w:t>
      </w:r>
    </w:p>
    <w:sectPr w:rsidR="004B7C64" w:rsidRPr="00E34A88" w:rsidSect="00DC61AD">
      <w:footerReference w:type="even" r:id="rId8"/>
      <w:foot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7C64" w:rsidRDefault="004B7C64">
      <w:r>
        <w:separator/>
      </w:r>
    </w:p>
  </w:endnote>
  <w:endnote w:type="continuationSeparator" w:id="0">
    <w:p w:rsidR="004B7C64" w:rsidRDefault="004B7C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C64" w:rsidRDefault="004B7C64" w:rsidP="006F18C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B7C64" w:rsidRDefault="004B7C64" w:rsidP="00DC61A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C64" w:rsidRDefault="004B7C64" w:rsidP="006F18C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4B7C64" w:rsidRDefault="004B7C64" w:rsidP="00DC61A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7C64" w:rsidRDefault="004B7C64">
      <w:r>
        <w:separator/>
      </w:r>
    </w:p>
  </w:footnote>
  <w:footnote w:type="continuationSeparator" w:id="0">
    <w:p w:rsidR="004B7C64" w:rsidRDefault="004B7C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A2B6D"/>
    <w:multiLevelType w:val="hybridMultilevel"/>
    <w:tmpl w:val="0060B9A2"/>
    <w:lvl w:ilvl="0" w:tplc="2DEADC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453C53D2"/>
    <w:multiLevelType w:val="multilevel"/>
    <w:tmpl w:val="A7C25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8844015"/>
    <w:multiLevelType w:val="multilevel"/>
    <w:tmpl w:val="65669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6512B46"/>
    <w:multiLevelType w:val="hybridMultilevel"/>
    <w:tmpl w:val="56E0421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1456DD3"/>
    <w:multiLevelType w:val="multilevel"/>
    <w:tmpl w:val="12967D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03E51E4"/>
    <w:multiLevelType w:val="multilevel"/>
    <w:tmpl w:val="38A22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4688"/>
    <w:rsid w:val="00012F4D"/>
    <w:rsid w:val="0003368E"/>
    <w:rsid w:val="00054DE0"/>
    <w:rsid w:val="000600F7"/>
    <w:rsid w:val="000616DD"/>
    <w:rsid w:val="000837B6"/>
    <w:rsid w:val="000903E8"/>
    <w:rsid w:val="0009185A"/>
    <w:rsid w:val="000F02C4"/>
    <w:rsid w:val="000F491F"/>
    <w:rsid w:val="000F72B1"/>
    <w:rsid w:val="001634B5"/>
    <w:rsid w:val="00165299"/>
    <w:rsid w:val="00165B02"/>
    <w:rsid w:val="00180499"/>
    <w:rsid w:val="001F6ADE"/>
    <w:rsid w:val="002F742B"/>
    <w:rsid w:val="0034753A"/>
    <w:rsid w:val="00361636"/>
    <w:rsid w:val="00361ACD"/>
    <w:rsid w:val="00381D04"/>
    <w:rsid w:val="0038602B"/>
    <w:rsid w:val="003B3554"/>
    <w:rsid w:val="00421F98"/>
    <w:rsid w:val="00470A5F"/>
    <w:rsid w:val="00474448"/>
    <w:rsid w:val="00491879"/>
    <w:rsid w:val="004A4953"/>
    <w:rsid w:val="004B7C64"/>
    <w:rsid w:val="00502AFE"/>
    <w:rsid w:val="00540E05"/>
    <w:rsid w:val="005569A6"/>
    <w:rsid w:val="005608BA"/>
    <w:rsid w:val="0058142A"/>
    <w:rsid w:val="00603ED6"/>
    <w:rsid w:val="00620E8B"/>
    <w:rsid w:val="00624EA6"/>
    <w:rsid w:val="00632611"/>
    <w:rsid w:val="006F18C8"/>
    <w:rsid w:val="00807B69"/>
    <w:rsid w:val="00843468"/>
    <w:rsid w:val="00844879"/>
    <w:rsid w:val="0088528F"/>
    <w:rsid w:val="008B7DF0"/>
    <w:rsid w:val="008F3F16"/>
    <w:rsid w:val="00904688"/>
    <w:rsid w:val="009153E4"/>
    <w:rsid w:val="00922F37"/>
    <w:rsid w:val="00973A5E"/>
    <w:rsid w:val="00975BF2"/>
    <w:rsid w:val="009D260E"/>
    <w:rsid w:val="009E7928"/>
    <w:rsid w:val="00A22099"/>
    <w:rsid w:val="00A307EE"/>
    <w:rsid w:val="00A71CCB"/>
    <w:rsid w:val="00AD2A73"/>
    <w:rsid w:val="00B27F7A"/>
    <w:rsid w:val="00B72EE0"/>
    <w:rsid w:val="00BB730A"/>
    <w:rsid w:val="00BD556B"/>
    <w:rsid w:val="00C06E79"/>
    <w:rsid w:val="00C528B2"/>
    <w:rsid w:val="00C63316"/>
    <w:rsid w:val="00C87B50"/>
    <w:rsid w:val="00CC08BF"/>
    <w:rsid w:val="00CC3ECA"/>
    <w:rsid w:val="00CD3101"/>
    <w:rsid w:val="00D466F0"/>
    <w:rsid w:val="00DC61AD"/>
    <w:rsid w:val="00E34A88"/>
    <w:rsid w:val="00E94754"/>
    <w:rsid w:val="00E95EEA"/>
    <w:rsid w:val="00ED016D"/>
    <w:rsid w:val="00EF348B"/>
    <w:rsid w:val="00F0764C"/>
    <w:rsid w:val="00F2370E"/>
    <w:rsid w:val="00FA7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2B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947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F0764C"/>
    <w:rPr>
      <w:rFonts w:cs="Times New Roman"/>
      <w:b/>
      <w:bCs/>
    </w:rPr>
  </w:style>
  <w:style w:type="paragraph" w:customStyle="1" w:styleId="c0">
    <w:name w:val="c0"/>
    <w:basedOn w:val="Normal"/>
    <w:uiPriority w:val="99"/>
    <w:rsid w:val="00F076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DefaultParagraphFont"/>
    <w:uiPriority w:val="99"/>
    <w:rsid w:val="00F0764C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F0764C"/>
    <w:rPr>
      <w:rFonts w:cs="Times New Roman"/>
    </w:rPr>
  </w:style>
  <w:style w:type="table" w:styleId="TableGrid">
    <w:name w:val="Table Grid"/>
    <w:basedOn w:val="TableNormal"/>
    <w:uiPriority w:val="99"/>
    <w:rsid w:val="005569A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5569A6"/>
    <w:rPr>
      <w:lang w:eastAsia="en-US"/>
    </w:rPr>
  </w:style>
  <w:style w:type="paragraph" w:customStyle="1" w:styleId="c2">
    <w:name w:val="c2"/>
    <w:basedOn w:val="Normal"/>
    <w:uiPriority w:val="99"/>
    <w:rsid w:val="00ED01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DefaultParagraphFont"/>
    <w:uiPriority w:val="99"/>
    <w:rsid w:val="00ED016D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A22099"/>
    <w:rPr>
      <w:rFonts w:cs="Times New Roman"/>
      <w:color w:val="0000FF"/>
      <w:u w:val="single"/>
    </w:rPr>
  </w:style>
  <w:style w:type="character" w:customStyle="1" w:styleId="c7">
    <w:name w:val="c7"/>
    <w:basedOn w:val="DefaultParagraphFont"/>
    <w:uiPriority w:val="99"/>
    <w:rsid w:val="00632611"/>
    <w:rPr>
      <w:rFonts w:cs="Times New Roman"/>
    </w:rPr>
  </w:style>
  <w:style w:type="paragraph" w:customStyle="1" w:styleId="c8c11">
    <w:name w:val="c8 c11"/>
    <w:basedOn w:val="Normal"/>
    <w:uiPriority w:val="99"/>
    <w:rsid w:val="00D466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DC61A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DC61A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975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5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5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5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5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5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5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5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fizrazvitie.ru/2011/11/krest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661</TotalTime>
  <Pages>8</Pages>
  <Words>2703</Words>
  <Characters>15412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Leonoff</cp:lastModifiedBy>
  <cp:revision>11</cp:revision>
  <cp:lastPrinted>2014-03-25T02:14:00Z</cp:lastPrinted>
  <dcterms:created xsi:type="dcterms:W3CDTF">2014-03-22T10:58:00Z</dcterms:created>
  <dcterms:modified xsi:type="dcterms:W3CDTF">2014-03-25T02:17:00Z</dcterms:modified>
</cp:coreProperties>
</file>